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7947" w14:textId="4CD5B36A"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15573B">
        <w:rPr>
          <w:b/>
          <w:i/>
          <w:noProof/>
          <w:sz w:val="28"/>
        </w:rPr>
        <w:tab/>
        <w:t>R1-1913638</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2525C089"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5EDFDDF0" w:rsidR="0051259D" w:rsidRPr="00410371" w:rsidRDefault="0015573B" w:rsidP="00E540D4">
            <w:pPr>
              <w:pStyle w:val="CRCoverPage"/>
              <w:spacing w:after="0"/>
              <w:jc w:val="center"/>
              <w:rPr>
                <w:noProof/>
              </w:rPr>
            </w:pPr>
            <w:r>
              <w:rPr>
                <w:b/>
                <w:noProof/>
                <w:sz w:val="28"/>
              </w:rPr>
              <w:t>0072</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27D17CDF" w:rsidR="0051259D" w:rsidRDefault="0051259D" w:rsidP="00E540D4">
            <w:pPr>
              <w:pStyle w:val="CRCoverPage"/>
              <w:spacing w:after="0"/>
              <w:ind w:left="100"/>
              <w:rPr>
                <w:noProof/>
              </w:rPr>
            </w:pPr>
            <w:r>
              <w:t>Introduction of i</w:t>
            </w:r>
            <w:r w:rsidRPr="00602301">
              <w:t>ntegrated access and backhaul</w:t>
            </w:r>
            <w:r w:rsidR="00C41B32">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7777777" w:rsidR="0051259D" w:rsidRDefault="0051259D" w:rsidP="00E540D4">
            <w:pPr>
              <w:pStyle w:val="CRCoverPage"/>
              <w:spacing w:after="0"/>
              <w:ind w:left="100"/>
              <w:rPr>
                <w:noProof/>
              </w:rPr>
            </w:pPr>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2898B773" w:rsidR="0051259D" w:rsidRDefault="0051259D" w:rsidP="00E540D4">
            <w:pPr>
              <w:pStyle w:val="CRCoverPage"/>
              <w:spacing w:after="0"/>
              <w:ind w:left="100"/>
              <w:rPr>
                <w:noProof/>
              </w:rPr>
            </w:pPr>
            <w:r w:rsidRPr="00602301">
              <w:t>NR_IAB-Core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4166C672" w:rsidR="0051259D" w:rsidRDefault="0015573B" w:rsidP="00E540D4">
            <w:pPr>
              <w:pStyle w:val="CRCoverPage"/>
              <w:spacing w:after="0"/>
              <w:ind w:left="100"/>
              <w:rPr>
                <w:noProof/>
              </w:rPr>
            </w:pPr>
            <w:r>
              <w:t>2019-12-06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C41B32" w14:paraId="48F26403" w14:textId="77777777" w:rsidTr="00E540D4">
        <w:tc>
          <w:tcPr>
            <w:tcW w:w="2694" w:type="dxa"/>
            <w:gridSpan w:val="2"/>
            <w:tcBorders>
              <w:top w:val="single" w:sz="4" w:space="0" w:color="auto"/>
              <w:left w:val="single" w:sz="4" w:space="0" w:color="auto"/>
            </w:tcBorders>
          </w:tcPr>
          <w:p w14:paraId="720AD5F4" w14:textId="77777777" w:rsidR="00C41B32" w:rsidRDefault="00C41B32" w:rsidP="00C41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2F15E0D1" w:rsidR="00C41B32" w:rsidRDefault="00C41B32" w:rsidP="00C41B32">
            <w:pPr>
              <w:pStyle w:val="CRCoverPage"/>
              <w:spacing w:after="0"/>
              <w:ind w:left="100"/>
              <w:rPr>
                <w:noProof/>
              </w:rPr>
            </w:pPr>
            <w:r>
              <w:rPr>
                <w:noProof/>
              </w:rPr>
              <w:t>Introduction of IAB.</w:t>
            </w:r>
          </w:p>
        </w:tc>
      </w:tr>
      <w:tr w:rsidR="00C41B32" w14:paraId="1955958C" w14:textId="77777777" w:rsidTr="00E540D4">
        <w:tc>
          <w:tcPr>
            <w:tcW w:w="2694" w:type="dxa"/>
            <w:gridSpan w:val="2"/>
            <w:tcBorders>
              <w:left w:val="single" w:sz="4" w:space="0" w:color="auto"/>
            </w:tcBorders>
          </w:tcPr>
          <w:p w14:paraId="15F3B024" w14:textId="77777777" w:rsidR="00C41B32" w:rsidRDefault="00C41B32" w:rsidP="00C41B32">
            <w:pPr>
              <w:pStyle w:val="CRCoverPage"/>
              <w:spacing w:after="0"/>
              <w:rPr>
                <w:b/>
                <w:i/>
                <w:noProof/>
                <w:sz w:val="8"/>
                <w:szCs w:val="8"/>
              </w:rPr>
            </w:pPr>
          </w:p>
        </w:tc>
        <w:tc>
          <w:tcPr>
            <w:tcW w:w="6946" w:type="dxa"/>
            <w:gridSpan w:val="9"/>
            <w:tcBorders>
              <w:right w:val="single" w:sz="4" w:space="0" w:color="auto"/>
            </w:tcBorders>
          </w:tcPr>
          <w:p w14:paraId="40B921E1" w14:textId="77777777" w:rsidR="00C41B32" w:rsidRDefault="00C41B32" w:rsidP="00C41B32">
            <w:pPr>
              <w:pStyle w:val="CRCoverPage"/>
              <w:spacing w:after="0"/>
              <w:rPr>
                <w:noProof/>
                <w:sz w:val="8"/>
                <w:szCs w:val="8"/>
              </w:rPr>
            </w:pPr>
          </w:p>
        </w:tc>
      </w:tr>
      <w:tr w:rsidR="00C41B32" w14:paraId="52F1C759" w14:textId="77777777" w:rsidTr="00E540D4">
        <w:tc>
          <w:tcPr>
            <w:tcW w:w="2694" w:type="dxa"/>
            <w:gridSpan w:val="2"/>
            <w:tcBorders>
              <w:left w:val="single" w:sz="4" w:space="0" w:color="auto"/>
            </w:tcBorders>
          </w:tcPr>
          <w:p w14:paraId="0356E96A" w14:textId="77777777" w:rsidR="00C41B32" w:rsidRDefault="00C41B32" w:rsidP="00C41B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00267FFD" w:rsidR="00C41B32" w:rsidRDefault="00C41B32" w:rsidP="00C41B32">
            <w:pPr>
              <w:pStyle w:val="CRCoverPage"/>
              <w:spacing w:after="0"/>
              <w:ind w:left="100"/>
              <w:rPr>
                <w:noProof/>
              </w:rPr>
            </w:pPr>
            <w:r>
              <w:rPr>
                <w:noProof/>
              </w:rPr>
              <w:t>Add description for support of IAB.</w:t>
            </w:r>
          </w:p>
        </w:tc>
      </w:tr>
      <w:tr w:rsidR="00C41B32" w14:paraId="62740310" w14:textId="77777777" w:rsidTr="00E540D4">
        <w:tc>
          <w:tcPr>
            <w:tcW w:w="2694" w:type="dxa"/>
            <w:gridSpan w:val="2"/>
            <w:tcBorders>
              <w:left w:val="single" w:sz="4" w:space="0" w:color="auto"/>
            </w:tcBorders>
          </w:tcPr>
          <w:p w14:paraId="20797ED8" w14:textId="77777777" w:rsidR="00C41B32" w:rsidRDefault="00C41B32" w:rsidP="00C41B32">
            <w:pPr>
              <w:pStyle w:val="CRCoverPage"/>
              <w:spacing w:after="0"/>
              <w:rPr>
                <w:b/>
                <w:i/>
                <w:noProof/>
                <w:sz w:val="8"/>
                <w:szCs w:val="8"/>
              </w:rPr>
            </w:pPr>
          </w:p>
        </w:tc>
        <w:tc>
          <w:tcPr>
            <w:tcW w:w="6946" w:type="dxa"/>
            <w:gridSpan w:val="9"/>
            <w:tcBorders>
              <w:right w:val="single" w:sz="4" w:space="0" w:color="auto"/>
            </w:tcBorders>
          </w:tcPr>
          <w:p w14:paraId="7003F251" w14:textId="77777777" w:rsidR="00C41B32" w:rsidRDefault="00C41B32" w:rsidP="00C41B32">
            <w:pPr>
              <w:pStyle w:val="CRCoverPage"/>
              <w:spacing w:after="0"/>
              <w:rPr>
                <w:noProof/>
                <w:sz w:val="8"/>
                <w:szCs w:val="8"/>
              </w:rPr>
            </w:pPr>
          </w:p>
        </w:tc>
      </w:tr>
      <w:tr w:rsidR="00C41B32" w14:paraId="404EEEF0" w14:textId="77777777" w:rsidTr="00E540D4">
        <w:tc>
          <w:tcPr>
            <w:tcW w:w="2694" w:type="dxa"/>
            <w:gridSpan w:val="2"/>
            <w:tcBorders>
              <w:left w:val="single" w:sz="4" w:space="0" w:color="auto"/>
              <w:bottom w:val="single" w:sz="4" w:space="0" w:color="auto"/>
            </w:tcBorders>
          </w:tcPr>
          <w:p w14:paraId="17A65D8C" w14:textId="77777777" w:rsidR="00C41B32" w:rsidRDefault="00C41B32" w:rsidP="00C41B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5B37AA4F" w:rsidR="00C41B32" w:rsidRDefault="00C41B32" w:rsidP="00C41B32">
            <w:pPr>
              <w:pStyle w:val="CRCoverPage"/>
              <w:spacing w:after="0"/>
              <w:ind w:left="100"/>
              <w:rPr>
                <w:noProof/>
              </w:rPr>
            </w:pPr>
            <w:r>
              <w:rPr>
                <w:noProof/>
              </w:rPr>
              <w:t>Incomplete support for IAB.</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59B69566" w:rsidR="0051259D" w:rsidRDefault="00C41B32" w:rsidP="00E540D4">
            <w:pPr>
              <w:pStyle w:val="CRCoverPage"/>
              <w:spacing w:after="0"/>
              <w:ind w:left="100"/>
              <w:rPr>
                <w:noProof/>
              </w:rPr>
            </w:pPr>
            <w:r>
              <w:rPr>
                <w:noProof/>
              </w:rPr>
              <w:t>14 (new clause)</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1ED7CCB2" w:rsidR="0051259D" w:rsidRDefault="0015573B"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77777777"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10971EDA" w:rsidR="0051259D" w:rsidRDefault="0015573B" w:rsidP="00E540D4">
            <w:pPr>
              <w:pStyle w:val="CRCoverPage"/>
              <w:spacing w:after="0"/>
              <w:ind w:left="99"/>
              <w:rPr>
                <w:noProof/>
              </w:rPr>
            </w:pPr>
            <w:r>
              <w:rPr>
                <w:noProof/>
              </w:rPr>
              <w:t>TS 38.211, 38.212, 38.214</w:t>
            </w:r>
          </w:p>
        </w:tc>
      </w:tr>
      <w:tr w:rsidR="0051259D" w14:paraId="2D93F099" w14:textId="77777777" w:rsidTr="00E540D4">
        <w:tc>
          <w:tcPr>
            <w:tcW w:w="2694" w:type="dxa"/>
            <w:gridSpan w:val="2"/>
            <w:tcBorders>
              <w:left w:val="single" w:sz="4" w:space="0" w:color="auto"/>
            </w:tcBorders>
          </w:tcPr>
          <w:p w14:paraId="3C977983" w14:textId="77777777" w:rsidR="0051259D" w:rsidRDefault="0051259D" w:rsidP="00E540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57D494DD" w:rsidR="0051259D" w:rsidRDefault="0015573B" w:rsidP="00E540D4">
            <w:pPr>
              <w:pStyle w:val="CRCoverPage"/>
              <w:spacing w:after="0"/>
              <w:jc w:val="center"/>
              <w:rPr>
                <w:b/>
                <w:caps/>
                <w:noProof/>
              </w:rPr>
            </w:pPr>
            <w:r>
              <w:rPr>
                <w:b/>
                <w:caps/>
                <w:noProof/>
              </w:rPr>
              <w:t>X</w:t>
            </w:r>
          </w:p>
        </w:tc>
        <w:tc>
          <w:tcPr>
            <w:tcW w:w="2977" w:type="dxa"/>
            <w:gridSpan w:val="4"/>
          </w:tcPr>
          <w:p w14:paraId="527606F4" w14:textId="77777777" w:rsidR="0051259D" w:rsidRDefault="0051259D" w:rsidP="00E540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E540D4">
            <w:pPr>
              <w:pStyle w:val="CRCoverPage"/>
              <w:spacing w:after="0"/>
              <w:ind w:left="99"/>
              <w:rPr>
                <w:noProof/>
              </w:rPr>
            </w:pPr>
            <w:r>
              <w:rPr>
                <w:noProof/>
              </w:rPr>
              <w:t xml:space="preserve">TS/TR ... CR ... </w:t>
            </w:r>
          </w:p>
        </w:tc>
      </w:tr>
      <w:tr w:rsidR="0051259D" w14:paraId="6455EBB2" w14:textId="77777777" w:rsidTr="00E540D4">
        <w:tc>
          <w:tcPr>
            <w:tcW w:w="2694" w:type="dxa"/>
            <w:gridSpan w:val="2"/>
            <w:tcBorders>
              <w:left w:val="single" w:sz="4" w:space="0" w:color="auto"/>
            </w:tcBorders>
          </w:tcPr>
          <w:p w14:paraId="1F81E5E4" w14:textId="77777777" w:rsidR="0051259D" w:rsidRDefault="0051259D" w:rsidP="00E540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115FD813" w:rsidR="0051259D" w:rsidRDefault="0015573B" w:rsidP="00E540D4">
            <w:pPr>
              <w:pStyle w:val="CRCoverPage"/>
              <w:spacing w:after="0"/>
              <w:jc w:val="center"/>
              <w:rPr>
                <w:b/>
                <w:caps/>
                <w:noProof/>
              </w:rPr>
            </w:pPr>
            <w:r>
              <w:rPr>
                <w:b/>
                <w:caps/>
                <w:noProof/>
              </w:rPr>
              <w:t>X</w:t>
            </w:r>
          </w:p>
        </w:tc>
        <w:tc>
          <w:tcPr>
            <w:tcW w:w="2977" w:type="dxa"/>
            <w:gridSpan w:val="4"/>
          </w:tcPr>
          <w:p w14:paraId="77462142" w14:textId="77777777" w:rsidR="0051259D" w:rsidRDefault="0051259D" w:rsidP="00E540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E540D4">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07EAF658" w:rsidR="0051259D" w:rsidRDefault="0051259D" w:rsidP="00E540D4">
            <w:pPr>
              <w:pStyle w:val="CRCoverPage"/>
              <w:spacing w:after="0"/>
              <w:ind w:left="100"/>
              <w:rPr>
                <w:noProof/>
              </w:rPr>
            </w:pPr>
            <w:bookmarkStart w:id="7" w:name="_GoBack"/>
            <w:bookmarkEnd w:id="7"/>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23624801" w14:textId="77777777" w:rsidR="006A102D" w:rsidRPr="009861A4" w:rsidRDefault="0003569E" w:rsidP="006A102D">
      <w:pPr>
        <w:pStyle w:val="Heading1"/>
        <w:tabs>
          <w:tab w:val="left" w:pos="1134"/>
        </w:tabs>
      </w:pPr>
      <w:r w:rsidRPr="00BA57C1">
        <w:lastRenderedPageBreak/>
        <w:fldChar w:fldCharType="begin"/>
      </w:r>
      <w:r w:rsidRPr="00BA57C1">
        <w:fldChar w:fldCharType="end"/>
      </w:r>
      <w:r w:rsidR="006A102D" w:rsidRPr="009861A4">
        <w:t>14</w:t>
      </w:r>
      <w:r w:rsidR="006A102D" w:rsidRPr="009861A4">
        <w:rPr>
          <w:rFonts w:hint="eastAsia"/>
        </w:rPr>
        <w:tab/>
      </w:r>
      <w:r w:rsidR="006A102D" w:rsidRPr="009861A4">
        <w:t xml:space="preserve">Integrated access-backhaul operation </w:t>
      </w:r>
    </w:p>
    <w:p w14:paraId="0C7120B7" w14:textId="77777777" w:rsidR="006A102D" w:rsidRPr="009861A4" w:rsidRDefault="006A102D" w:rsidP="006A102D">
      <w:pPr>
        <w:rPr>
          <w:lang w:val="en-US"/>
        </w:rPr>
      </w:pPr>
      <w:r w:rsidRPr="009861A4">
        <w:rPr>
          <w:lang w:val="en-US"/>
        </w:rPr>
        <w:t xml:space="preserve">Throughout this specification, unless otherwise noted, statements using the term “UE” in clauses 4 through 13 are equally applicable to the IAB-node MT of an IAB node. </w:t>
      </w:r>
    </w:p>
    <w:p w14:paraId="6B00B17E" w14:textId="77777777" w:rsidR="006A102D" w:rsidRPr="009861A4" w:rsidRDefault="006A102D" w:rsidP="006A102D">
      <w:pPr>
        <w:rPr>
          <w:lang w:val="en-US"/>
        </w:rPr>
      </w:pPr>
      <w:r w:rsidRPr="009861A4">
        <w:rPr>
          <w:lang w:val="en-US"/>
        </w:rPr>
        <w:t xml:space="preserve">A procedure for an IAB-node MT to perform cell search, system information acquisition, or random access procedure is same as a corresponding one for a UE except for the following. </w:t>
      </w:r>
    </w:p>
    <w:p w14:paraId="14A624A3" w14:textId="77777777" w:rsidR="006A102D" w:rsidRPr="009861A4" w:rsidRDefault="006A102D" w:rsidP="006A102D">
      <w:pPr>
        <w:rPr>
          <w:lang w:val="en-US"/>
        </w:rPr>
      </w:pPr>
      <w:r w:rsidRPr="009861A4">
        <w:rPr>
          <w:lang w:val="en-US"/>
        </w:rPr>
        <w:t>For initial cell selection, an IAB-node MT may assume that half frames with SS/PBCH blocks occur with a periodicity of 16 frames.</w:t>
      </w:r>
    </w:p>
    <w:p w14:paraId="44D8506A" w14:textId="77777777" w:rsidR="006A102D" w:rsidRPr="009861A4" w:rsidRDefault="006A102D" w:rsidP="006A102D">
      <w:pPr>
        <w:rPr>
          <w:lang w:val="en-US"/>
        </w:rPr>
      </w:pPr>
      <w:r w:rsidRPr="009861A4">
        <w:rPr>
          <w:lang w:val="en-US"/>
        </w:rPr>
        <w:t xml:space="preserve">For PRACH transmission, an IAB-node MT determines frames and </w:t>
      </w:r>
      <w:proofErr w:type="spellStart"/>
      <w:r w:rsidRPr="009861A4">
        <w:rPr>
          <w:lang w:val="en-US"/>
        </w:rPr>
        <w:t>subframes</w:t>
      </w:r>
      <w:proofErr w:type="spellEnd"/>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3991CC1F" w14:textId="77777777" w:rsidR="006A102D" w:rsidRPr="009861A4" w:rsidRDefault="006A102D" w:rsidP="006A102D">
      <w:r w:rsidRPr="009861A4">
        <w:rPr>
          <w:lang w:val="en-US"/>
        </w:rPr>
        <w:t xml:space="preserve">The IAB-node MT determines an </w:t>
      </w:r>
      <w:r w:rsidRPr="009861A4">
        <w:t xml:space="preserve">association period for mapping SS/PBCH blocks to PRACH occasions based on a </w:t>
      </w:r>
      <w:r w:rsidRPr="009861A4">
        <w:rPr>
          <w:lang w:eastAsia="zh-CN"/>
        </w:rPr>
        <w:t xml:space="preserve">PRACH configuration period as described in </w:t>
      </w:r>
      <w:proofErr w:type="spellStart"/>
      <w:r w:rsidRPr="009861A4">
        <w:rPr>
          <w:lang w:eastAsia="zh-CN"/>
        </w:rPr>
        <w:t>Subclause</w:t>
      </w:r>
      <w:proofErr w:type="spellEnd"/>
      <w:r w:rsidRPr="009861A4">
        <w:rPr>
          <w:lang w:eastAsia="zh-CN"/>
        </w:rPr>
        <w:t xml:space="preserv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proofErr w:type="spellStart"/>
      <w:r w:rsidRPr="009861A4">
        <w:t>Subclause</w:t>
      </w:r>
      <w:proofErr w:type="spellEnd"/>
      <w:r w:rsidRPr="009861A4">
        <w:t xml:space="preserve"> 8.1</w:t>
      </w:r>
      <w:r>
        <w:t>.</w:t>
      </w:r>
    </w:p>
    <w:p w14:paraId="2950A465" w14:textId="77777777" w:rsidR="006A102D" w:rsidRPr="009861A4" w:rsidRDefault="006A102D" w:rsidP="006A102D">
      <w:pPr>
        <w:pStyle w:val="TH"/>
      </w:pPr>
      <w:r w:rsidRPr="009861A4">
        <w:t>Table 14.1: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6A102D" w:rsidRPr="009861A4" w14:paraId="45516C40"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5BF7615" w14:textId="77777777" w:rsidR="006A102D" w:rsidRPr="009861A4" w:rsidRDefault="006A102D" w:rsidP="00E540D4">
            <w:pPr>
              <w:pStyle w:val="TAH"/>
            </w:pPr>
            <w:r w:rsidRPr="009861A4">
              <w:t>PRACH configuration period (</w:t>
            </w:r>
            <w:proofErr w:type="spellStart"/>
            <w:r w:rsidRPr="009861A4">
              <w:t>msec</w:t>
            </w:r>
            <w:proofErr w:type="spellEnd"/>
            <w:r w:rsidRPr="009861A4">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21D0BA" w14:textId="77777777" w:rsidR="006A102D" w:rsidRPr="009861A4" w:rsidRDefault="006A102D" w:rsidP="00E540D4">
            <w:pPr>
              <w:pStyle w:val="TAH"/>
            </w:pPr>
            <w:r w:rsidRPr="009861A4">
              <w:t>Association period (number of PRACH configuration periods)</w:t>
            </w:r>
          </w:p>
        </w:tc>
      </w:tr>
      <w:tr w:rsidR="006A102D" w:rsidRPr="009861A4" w14:paraId="1D4660F1"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FB2B6AE" w14:textId="77777777" w:rsidR="006A102D" w:rsidRPr="009861A4" w:rsidRDefault="006A102D" w:rsidP="00E540D4">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66170C79" w14:textId="77777777" w:rsidR="006A102D" w:rsidRPr="009861A4" w:rsidRDefault="006A102D" w:rsidP="00E540D4">
            <w:pPr>
              <w:pStyle w:val="TAC"/>
            </w:pPr>
            <w:r w:rsidRPr="009861A4">
              <w:t>{1, 2, 4, 8, 16, 32, 64}</w:t>
            </w:r>
          </w:p>
        </w:tc>
      </w:tr>
      <w:tr w:rsidR="006A102D" w:rsidRPr="009861A4" w14:paraId="5CA68B52"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001AF01" w14:textId="77777777" w:rsidR="006A102D" w:rsidRPr="009861A4" w:rsidRDefault="006A102D" w:rsidP="00E540D4">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4BA38EB5" w14:textId="77777777" w:rsidR="006A102D" w:rsidRPr="009861A4" w:rsidRDefault="006A102D" w:rsidP="00E540D4">
            <w:pPr>
              <w:pStyle w:val="TAC"/>
            </w:pPr>
            <w:r w:rsidRPr="009861A4">
              <w:t>{1, 2, 4, 8, 16, 32}</w:t>
            </w:r>
          </w:p>
        </w:tc>
      </w:tr>
      <w:tr w:rsidR="006A102D" w:rsidRPr="009861A4" w14:paraId="03E6EE04"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3BB342" w14:textId="77777777" w:rsidR="006A102D" w:rsidRPr="009861A4" w:rsidRDefault="006A102D" w:rsidP="00E540D4">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1958EF74" w14:textId="77777777" w:rsidR="006A102D" w:rsidRPr="009861A4" w:rsidRDefault="006A102D" w:rsidP="00E540D4">
            <w:pPr>
              <w:pStyle w:val="TAC"/>
            </w:pPr>
            <w:r w:rsidRPr="009861A4">
              <w:t>{1, 2, 4, 8, 16}</w:t>
            </w:r>
          </w:p>
        </w:tc>
      </w:tr>
      <w:tr w:rsidR="006A102D" w:rsidRPr="009861A4" w14:paraId="5F1BC549"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45BDC2" w14:textId="77777777" w:rsidR="006A102D" w:rsidRPr="009861A4" w:rsidRDefault="006A102D" w:rsidP="00E540D4">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078D9F0F" w14:textId="77777777" w:rsidR="006A102D" w:rsidRPr="009861A4" w:rsidRDefault="006A102D" w:rsidP="00E540D4">
            <w:pPr>
              <w:pStyle w:val="TAC"/>
            </w:pPr>
            <w:r w:rsidRPr="009861A4">
              <w:t>{1, 2, 4, 8}</w:t>
            </w:r>
          </w:p>
        </w:tc>
      </w:tr>
      <w:tr w:rsidR="006A102D" w:rsidRPr="009861A4" w14:paraId="0A4C2ACD"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6C5C42" w14:textId="77777777" w:rsidR="006A102D" w:rsidRPr="009861A4" w:rsidRDefault="006A102D" w:rsidP="00E540D4">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231C288B" w14:textId="77777777" w:rsidR="006A102D" w:rsidRPr="009861A4" w:rsidRDefault="006A102D" w:rsidP="00E540D4">
            <w:pPr>
              <w:pStyle w:val="TAC"/>
            </w:pPr>
            <w:r w:rsidRPr="009861A4">
              <w:t>{1, 2, 4}</w:t>
            </w:r>
          </w:p>
        </w:tc>
      </w:tr>
      <w:tr w:rsidR="006A102D" w:rsidRPr="009861A4" w14:paraId="69173C0D"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12A6D5" w14:textId="77777777" w:rsidR="006A102D" w:rsidRPr="009861A4" w:rsidRDefault="006A102D" w:rsidP="00E540D4">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1197013D" w14:textId="77777777" w:rsidR="006A102D" w:rsidRPr="009861A4" w:rsidRDefault="006A102D" w:rsidP="00E540D4">
            <w:pPr>
              <w:pStyle w:val="TAC"/>
            </w:pPr>
            <w:r w:rsidRPr="009861A4">
              <w:t>{1, 2}</w:t>
            </w:r>
          </w:p>
        </w:tc>
      </w:tr>
      <w:tr w:rsidR="006A102D" w:rsidRPr="009861A4" w14:paraId="519C9EDB"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B67B616" w14:textId="77777777" w:rsidR="006A102D" w:rsidRPr="009861A4" w:rsidRDefault="006A102D" w:rsidP="00E540D4">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14C12B08" w14:textId="77777777" w:rsidR="006A102D" w:rsidRPr="009861A4" w:rsidRDefault="006A102D" w:rsidP="00E540D4">
            <w:pPr>
              <w:pStyle w:val="TAC"/>
            </w:pPr>
            <w:r w:rsidRPr="009861A4">
              <w:t>{1}</w:t>
            </w:r>
          </w:p>
        </w:tc>
      </w:tr>
    </w:tbl>
    <w:p w14:paraId="0E6C712C" w14:textId="0DFB6FA7" w:rsidR="0041541C" w:rsidRPr="0041541C" w:rsidRDefault="006A102D" w:rsidP="0041541C">
      <w:pPr>
        <w:spacing w:before="180"/>
        <w:jc w:val="both"/>
        <w:rPr>
          <w:rFonts w:eastAsia="SimSun"/>
        </w:rPr>
      </w:pPr>
      <w:r w:rsidRPr="00231F5A">
        <w:rPr>
          <w:rFonts w:eastAsia="SimSun"/>
          <w:lang w:eastAsia="zh-CN"/>
        </w:rPr>
        <w:t>If an IAB-node</w:t>
      </w:r>
      <w:r w:rsidRPr="00231F5A">
        <w:rPr>
          <w:rFonts w:eastAsia="DengXian"/>
          <w:lang w:eastAsia="zh-CN"/>
        </w:rPr>
        <w:t xml:space="preserve"> is provided a value</w:t>
      </w:r>
      <w:r w:rsidRPr="00231F5A"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231F5A" w:rsidRPr="00231F5A">
        <w:rPr>
          <w:rFonts w:eastAsia="SimSun"/>
        </w:rPr>
        <w:t xml:space="preserve"> from a serving cell,</w:t>
      </w:r>
      <w:r w:rsidRPr="00231F5A">
        <w:rPr>
          <w:rFonts w:eastAsia="SimSun"/>
        </w:rPr>
        <w:t xml:space="preserve"> </w:t>
      </w:r>
      <w:r w:rsidR="00231F5A" w:rsidRPr="00231F5A">
        <w:rPr>
          <w:rFonts w:eastAsia="SimSun"/>
        </w:rPr>
        <w:t>t</w:t>
      </w:r>
      <w:r w:rsidRPr="00231F5A">
        <w:rPr>
          <w:rFonts w:eastAsia="SimSun"/>
        </w:rPr>
        <w:t>he IAB-node</w:t>
      </w:r>
      <w:r w:rsidRPr="00231F5A" w:rsidDel="005F1798">
        <w:rPr>
          <w:rFonts w:eastAsia="SimSun"/>
          <w:lang w:eastAsia="zh-CN"/>
        </w:rPr>
        <w:t xml:space="preserve"> </w:t>
      </w:r>
      <w:r w:rsidRPr="00231F5A">
        <w:rPr>
          <w:rFonts w:eastAsia="SimSun"/>
          <w:lang w:eastAsia="zh-CN"/>
        </w:rPr>
        <w:t xml:space="preserve">may </w:t>
      </w:r>
      <w:r w:rsidR="00231F5A" w:rsidRPr="00231F5A">
        <w:rPr>
          <w:rFonts w:eastAsia="SimSun"/>
          <w:lang w:eastAsia="zh-CN"/>
        </w:rPr>
        <w:t>assume that</w:t>
      </w:r>
      <w:r w:rsidRPr="00231F5A">
        <w:rPr>
          <w:rFonts w:eastAsia="SimSun"/>
          <w:lang w:eastAsia="zh-CN"/>
        </w:rPr>
        <w:t xml:space="preserve">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w:proofErr w:type="gramStart"/>
                <m:r>
                  <m:rPr>
                    <m:nor/>
                  </m:rPr>
                  <w:rPr>
                    <w:rFonts w:eastAsia="DengXian"/>
                  </w:rPr>
                  <m:t>,offset</m:t>
                </m:r>
                <w:proofErr w:type="gramEnd"/>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231F5A" w:rsidRPr="00231F5A">
        <w:rPr>
          <w:rFonts w:eastAsia="SimSun"/>
        </w:rPr>
        <w:t xml:space="preserve"> </w:t>
      </w:r>
      <w:r w:rsidR="00231F5A" w:rsidRPr="00231F5A">
        <w:rPr>
          <w:iCs/>
          <w:color w:val="000000"/>
          <w:lang w:val="en-US" w:eastAsia="zh-CN"/>
        </w:rPr>
        <w:t>is a time difference betwe</w:t>
      </w:r>
      <w:r w:rsidR="0041541C">
        <w:rPr>
          <w:iCs/>
          <w:color w:val="000000"/>
          <w:lang w:val="en-US" w:eastAsia="zh-CN"/>
        </w:rPr>
        <w:t>en a DU transmission</w:t>
      </w:r>
      <w:r w:rsidR="00231F5A" w:rsidRPr="00231F5A">
        <w:rPr>
          <w:iCs/>
          <w:color w:val="000000"/>
          <w:lang w:val="en-US" w:eastAsia="zh-CN"/>
        </w:rPr>
        <w:t xml:space="preserve"> </w:t>
      </w:r>
      <w:r w:rsidR="0041541C">
        <w:rPr>
          <w:iCs/>
          <w:color w:val="000000"/>
          <w:lang w:val="en-US" w:eastAsia="zh-CN"/>
        </w:rPr>
        <w:t xml:space="preserve">of a signal </w:t>
      </w:r>
      <w:r w:rsidR="00231F5A" w:rsidRPr="00231F5A">
        <w:rPr>
          <w:iCs/>
          <w:color w:val="000000"/>
          <w:lang w:val="en-US" w:eastAsia="zh-CN"/>
        </w:rPr>
        <w:t xml:space="preserve">from the serving cell </w:t>
      </w:r>
      <w:r w:rsidR="0041541C">
        <w:rPr>
          <w:iCs/>
          <w:color w:val="000000"/>
          <w:lang w:val="en-US" w:eastAsia="zh-CN"/>
        </w:rPr>
        <w:t>and a reception</w:t>
      </w:r>
      <w:r w:rsidR="00231F5A" w:rsidRPr="00231F5A">
        <w:rPr>
          <w:iCs/>
          <w:color w:val="000000"/>
          <w:lang w:val="en-US" w:eastAsia="zh-CN"/>
        </w:rPr>
        <w:t xml:space="preserve"> </w:t>
      </w:r>
      <w:r w:rsidR="0041541C">
        <w:rPr>
          <w:iCs/>
          <w:color w:val="000000"/>
          <w:lang w:val="en-US" w:eastAsia="zh-CN"/>
        </w:rPr>
        <w:t xml:space="preserve">of the signal </w:t>
      </w:r>
      <w:r w:rsidR="002D3BD4">
        <w:rPr>
          <w:iCs/>
          <w:color w:val="000000"/>
          <w:lang w:val="en-US" w:eastAsia="zh-CN"/>
        </w:rPr>
        <w:t>by</w:t>
      </w:r>
      <w:r w:rsidR="00231F5A" w:rsidRPr="00231F5A">
        <w:rPr>
          <w:iCs/>
          <w:color w:val="000000"/>
          <w:lang w:val="en-US" w:eastAsia="zh-CN"/>
        </w:rPr>
        <w:t xml:space="preserve"> the IAB-node MT</w:t>
      </w:r>
      <w:r w:rsidRPr="00231F5A">
        <w:rPr>
          <w:rFonts w:eastAsia="SimSun"/>
        </w:rPr>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231F5A">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Pr>
          <w:rFonts w:eastAsia="SimSun"/>
        </w:rPr>
        <w:t xml:space="preserve"> are obtained as for a “UE” in </w:t>
      </w:r>
      <w:proofErr w:type="spellStart"/>
      <w:r w:rsidRPr="00231F5A">
        <w:rPr>
          <w:rFonts w:eastAsia="SimSun"/>
        </w:rPr>
        <w:t>Subclause</w:t>
      </w:r>
      <w:proofErr w:type="spellEnd"/>
      <w:r w:rsidRPr="00231F5A">
        <w:rPr>
          <w:rFonts w:eastAsia="SimSun"/>
        </w:rPr>
        <w:t xml:space="preserve"> 4.2.</w:t>
      </w:r>
      <w:r w:rsidR="0041541C">
        <w:rPr>
          <w:rFonts w:eastAsia="SimSun"/>
        </w:rPr>
        <w:t xml:space="preserve"> </w:t>
      </w:r>
      <w:r w:rsidR="0041541C">
        <w:rPr>
          <w:color w:val="000000"/>
          <w:lang w:val="en-US" w:eastAsia="zh-CN"/>
        </w:rPr>
        <w:t>The IAB-node may use the time difference to determine a DU transmission time</w:t>
      </w:r>
      <w:r w:rsidR="0041541C" w:rsidRPr="00A740E9">
        <w:rPr>
          <w:color w:val="000000"/>
          <w:lang w:val="en-US" w:eastAsia="zh-CN"/>
        </w:rPr>
        <w:t>.</w:t>
      </w:r>
    </w:p>
    <w:p w14:paraId="1F90EB75" w14:textId="1B3D75F3" w:rsidR="006A102D" w:rsidRPr="009861A4" w:rsidRDefault="006A102D" w:rsidP="006A102D">
      <w:pPr>
        <w:rPr>
          <w:rFonts w:eastAsia="SimSun"/>
          <w:lang w:eastAsia="zh-CN"/>
        </w:rPr>
      </w:pPr>
      <w:r w:rsidRPr="009861A4">
        <w:rPr>
          <w:rFonts w:eastAsia="SimSun"/>
          <w:lang w:eastAsia="zh-CN"/>
        </w:rPr>
        <w:t xml:space="preserve">A slot format for an IAB-node DU or an IAB-node MT includes downlink symbols, uplink symbols, and flexible symbols. </w:t>
      </w:r>
    </w:p>
    <w:p w14:paraId="76826E59" w14:textId="7324447D" w:rsidR="00F60FF9" w:rsidRDefault="006A102D" w:rsidP="00E540D4">
      <w:r w:rsidRPr="009861A4">
        <w:rPr>
          <w:rFonts w:eastAsia="SimSun"/>
          <w:lang w:eastAsia="zh-CN"/>
        </w:rPr>
        <w:t xml:space="preserve">For each </w:t>
      </w:r>
      <w:r w:rsidR="00F60FF9">
        <w:rPr>
          <w:rFonts w:eastAsia="SimSun"/>
          <w:lang w:eastAsia="zh-CN"/>
        </w:rPr>
        <w:t xml:space="preserve">serving </w:t>
      </w:r>
      <w:r w:rsidRPr="009861A4">
        <w:rPr>
          <w:rFonts w:eastAsia="SimSun"/>
          <w:lang w:eastAsia="zh-CN"/>
        </w:rPr>
        <w:t>cell</w:t>
      </w:r>
      <w:r>
        <w:rPr>
          <w:rFonts w:eastAsia="SimSun"/>
          <w:lang w:eastAsia="zh-CN"/>
        </w:rPr>
        <w:t xml:space="preserve"> of an IAB-node</w:t>
      </w:r>
      <w:r w:rsidR="007E1402">
        <w:rPr>
          <w:rFonts w:eastAsia="SimSun"/>
          <w:lang w:eastAsia="zh-CN"/>
        </w:rPr>
        <w:t xml:space="preserve"> DU</w:t>
      </w:r>
      <w:r w:rsidRPr="009861A4">
        <w:rPr>
          <w:rFonts w:eastAsia="SimSun"/>
          <w:lang w:eastAsia="zh-CN"/>
        </w:rPr>
        <w:t xml:space="preserve">, </w:t>
      </w:r>
      <w:r>
        <w:rPr>
          <w:rFonts w:eastAsia="SimSun"/>
          <w:lang w:eastAsia="zh-CN"/>
        </w:rPr>
        <w:t>the</w:t>
      </w:r>
      <w:r w:rsidRPr="009861A4">
        <w:rPr>
          <w:rFonts w:eastAsia="SimSun"/>
          <w:lang w:eastAsia="zh-CN"/>
        </w:rPr>
        <w:t xml:space="preserve"> IAB-node DU </w:t>
      </w:r>
      <w:r w:rsidR="00F60FF9">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w:t>
      </w:r>
      <w:r w:rsidR="008E2635">
        <w:rPr>
          <w:rFonts w:eastAsia="SimSun"/>
          <w:lang w:eastAsia="zh-CN"/>
        </w:rPr>
        <w:t>can be</w:t>
      </w:r>
      <w:r w:rsidRPr="009861A4">
        <w:rPr>
          <w:rFonts w:eastAsia="SimSun"/>
          <w:lang w:eastAsia="zh-CN"/>
        </w:rPr>
        <w:t xml:space="preserve"> provided an indication for a slot format over a number of slots by </w:t>
      </w:r>
      <w:proofErr w:type="spellStart"/>
      <w:r w:rsidRPr="009861A4">
        <w:rPr>
          <w:rFonts w:eastAsia="SimSun"/>
          <w:i/>
          <w:iCs/>
          <w:lang w:eastAsia="zh-CN"/>
        </w:rPr>
        <w:t>tdd</w:t>
      </w:r>
      <w:proofErr w:type="spellEnd"/>
      <w:r w:rsidRPr="009861A4">
        <w:rPr>
          <w:rFonts w:eastAsia="SimSun"/>
          <w:i/>
          <w:iCs/>
          <w:lang w:eastAsia="zh-CN"/>
        </w:rPr>
        <w:t>-UL-DL-</w:t>
      </w:r>
      <w:proofErr w:type="spellStart"/>
      <w:r w:rsidRPr="009861A4">
        <w:rPr>
          <w:rFonts w:eastAsia="SimSun"/>
          <w:i/>
          <w:iCs/>
          <w:lang w:eastAsia="zh-CN"/>
        </w:rPr>
        <w:t>Config</w:t>
      </w:r>
      <w:r w:rsidR="002C7194">
        <w:rPr>
          <w:rFonts w:eastAsia="SimSun"/>
          <w:i/>
          <w:iCs/>
          <w:lang w:eastAsia="zh-CN"/>
        </w:rPr>
        <w:t>Dedicated</w:t>
      </w:r>
      <w:proofErr w:type="spellEnd"/>
      <w:r w:rsidRPr="009861A4">
        <w:rPr>
          <w:rFonts w:eastAsia="SimSun"/>
          <w:i/>
          <w:iCs/>
          <w:lang w:eastAsia="zh-CN"/>
        </w:rPr>
        <w:t>-IAB-MT</w:t>
      </w:r>
      <w:r w:rsidRPr="009861A4">
        <w:rPr>
          <w:rFonts w:eastAsia="SimSun"/>
          <w:lang w:eastAsia="zh-CN"/>
        </w:rPr>
        <w:t xml:space="preserve">. </w:t>
      </w:r>
      <w:r w:rsidR="00A674D1" w:rsidRPr="00A740E9">
        <w:t>If the IAB-</w:t>
      </w:r>
      <w:r w:rsidR="005F7156">
        <w:t xml:space="preserve">node </w:t>
      </w:r>
      <w:r w:rsidR="00A674D1" w:rsidRPr="00A740E9">
        <w:t xml:space="preserve">MT is provided </w:t>
      </w:r>
      <w:proofErr w:type="spellStart"/>
      <w:r w:rsidR="00A674D1">
        <w:rPr>
          <w:i/>
          <w:iCs/>
        </w:rPr>
        <w:t>tdd</w:t>
      </w:r>
      <w:proofErr w:type="spellEnd"/>
      <w:r w:rsidR="00A674D1" w:rsidRPr="00A740E9">
        <w:rPr>
          <w:i/>
          <w:iCs/>
        </w:rPr>
        <w:t>-UL-DL-</w:t>
      </w:r>
      <w:proofErr w:type="spellStart"/>
      <w:r w:rsidR="00A674D1" w:rsidRPr="00A740E9">
        <w:rPr>
          <w:i/>
          <w:iCs/>
        </w:rPr>
        <w:t>ConfigDedicated</w:t>
      </w:r>
      <w:proofErr w:type="spellEnd"/>
      <w:r w:rsidR="00A674D1" w:rsidRPr="00A740E9">
        <w:rPr>
          <w:i/>
          <w:iCs/>
        </w:rPr>
        <w:t>-IAB-MT</w:t>
      </w:r>
      <w:r w:rsidR="00A674D1" w:rsidRPr="00A740E9">
        <w:t xml:space="preserve">, the parameter </w:t>
      </w:r>
      <w:proofErr w:type="spellStart"/>
      <w:r w:rsidR="00A674D1">
        <w:rPr>
          <w:i/>
          <w:iCs/>
        </w:rPr>
        <w:t>tdd</w:t>
      </w:r>
      <w:proofErr w:type="spellEnd"/>
      <w:r w:rsidR="00A674D1" w:rsidRPr="00A740E9">
        <w:rPr>
          <w:i/>
          <w:iCs/>
        </w:rPr>
        <w:t>-UL-DL-</w:t>
      </w:r>
      <w:proofErr w:type="spellStart"/>
      <w:r w:rsidR="00A674D1" w:rsidRPr="00A740E9">
        <w:rPr>
          <w:i/>
          <w:iCs/>
        </w:rPr>
        <w:t>ConfigDedicated</w:t>
      </w:r>
      <w:proofErr w:type="spellEnd"/>
      <w:r w:rsidR="00A674D1" w:rsidRPr="00A740E9">
        <w:rPr>
          <w:i/>
          <w:iCs/>
        </w:rPr>
        <w:t>-IAB-MT</w:t>
      </w:r>
      <w:r w:rsidR="00A674D1" w:rsidRPr="00A740E9">
        <w:t xml:space="preserve"> overrides only flexible symbols over the number of slots as provided by </w:t>
      </w:r>
      <w:r w:rsidR="00A674D1" w:rsidRPr="00A740E9">
        <w:rPr>
          <w:i/>
          <w:iCs/>
        </w:rPr>
        <w:t>TDD-UL-DL-</w:t>
      </w:r>
      <w:proofErr w:type="spellStart"/>
      <w:r w:rsidR="00A674D1" w:rsidRPr="00A740E9">
        <w:rPr>
          <w:i/>
          <w:iCs/>
        </w:rPr>
        <w:t>ConfigurationCommon</w:t>
      </w:r>
      <w:proofErr w:type="spellEnd"/>
      <w:r w:rsidR="00A674D1">
        <w:t>.</w:t>
      </w:r>
    </w:p>
    <w:p w14:paraId="0BE47C66" w14:textId="20A50A22" w:rsidR="00E540D4" w:rsidRPr="009F2BBA" w:rsidRDefault="00E540D4" w:rsidP="00E540D4">
      <w:r>
        <w:t xml:space="preserve">The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provides</w:t>
      </w:r>
    </w:p>
    <w:p w14:paraId="57850310" w14:textId="39F0AE73" w:rsidR="00E540D4" w:rsidRDefault="00E540D4" w:rsidP="00E540D4">
      <w:pPr>
        <w:pStyle w:val="B1"/>
      </w:pPr>
      <w:r>
        <w:t>-</w:t>
      </w:r>
      <w:r>
        <w:tab/>
      </w:r>
      <w:proofErr w:type="gramStart"/>
      <w:r>
        <w:rPr>
          <w:lang w:val="en-US"/>
        </w:rPr>
        <w:t>a</w:t>
      </w:r>
      <w:proofErr w:type="gramEnd"/>
      <w:r>
        <w:t xml:space="preserve"> set of slot configurations by </w:t>
      </w:r>
      <w:proofErr w:type="spellStart"/>
      <w:r w:rsidRPr="00A740E9">
        <w:rPr>
          <w:i/>
          <w:iCs/>
        </w:rPr>
        <w:t>slotSpecificConfigurationsToAddModList</w:t>
      </w:r>
      <w:proofErr w:type="spellEnd"/>
      <w:r w:rsidRPr="00A740E9">
        <w:rPr>
          <w:i/>
          <w:iCs/>
        </w:rPr>
        <w:t>-IAB-MT</w:t>
      </w:r>
    </w:p>
    <w:p w14:paraId="24D352E6" w14:textId="77777777" w:rsidR="00E540D4" w:rsidRDefault="00E540D4" w:rsidP="00E540D4">
      <w:pPr>
        <w:pStyle w:val="B1"/>
      </w:pPr>
      <w:r>
        <w:t>-</w:t>
      </w:r>
      <w:r>
        <w:tab/>
      </w:r>
      <w:proofErr w:type="gramStart"/>
      <w:r>
        <w:rPr>
          <w:lang w:val="en-US"/>
        </w:rPr>
        <w:t>f</w:t>
      </w:r>
      <w:r>
        <w:t>or</w:t>
      </w:r>
      <w:proofErr w:type="gramEnd"/>
      <w:r>
        <w:t xml:space="preserve"> each slot configuration from the set of slot configurations</w:t>
      </w:r>
    </w:p>
    <w:p w14:paraId="5A2000CB" w14:textId="77777777" w:rsidR="00E540D4" w:rsidRDefault="00E540D4" w:rsidP="00E540D4">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14:paraId="18CB5147" w14:textId="77777777" w:rsidR="00E540D4" w:rsidRDefault="00E540D4" w:rsidP="00E540D4">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14:paraId="4AF9C8FD" w14:textId="77777777" w:rsidR="00E540D4" w:rsidRDefault="00E540D4" w:rsidP="00E540D4">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14:paraId="6BA07497" w14:textId="77777777" w:rsidR="00E540D4" w:rsidRDefault="00E540D4" w:rsidP="00E540D4">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14:paraId="05A5A72A" w14:textId="35B98A70" w:rsidR="00E540D4" w:rsidRDefault="00E540D4" w:rsidP="00E540D4">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w:t>
      </w:r>
      <w:r>
        <w:lastRenderedPageBreak/>
        <w:t xml:space="preserve">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51459A5C" w14:textId="2867EB45" w:rsidR="00E540D4" w:rsidRDefault="00E540D4" w:rsidP="00E540D4">
      <w:pPr>
        <w:pStyle w:val="B2"/>
      </w:pPr>
      <w:r>
        <w:t>-</w:t>
      </w:r>
      <w:r>
        <w:tab/>
      </w:r>
      <w:proofErr w:type="gramStart"/>
      <w:r>
        <w:t>if</w:t>
      </w:r>
      <w:proofErr w:type="gramEnd"/>
      <w:r>
        <w:t xml:space="preserve">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0FDC98B8" w14:textId="4C693C18" w:rsidR="00E540D4" w:rsidRPr="00E540D4" w:rsidRDefault="00E540D4" w:rsidP="00E540D4">
      <w:r w:rsidRPr="00A740E9">
        <w:t xml:space="preserve">For each slot having a corresponding index provided by </w:t>
      </w:r>
      <w:proofErr w:type="spellStart"/>
      <w:r w:rsidRPr="00A740E9">
        <w:rPr>
          <w:i/>
          <w:iCs/>
        </w:rPr>
        <w:t>slotIndex</w:t>
      </w:r>
      <w:proofErr w:type="spellEnd"/>
      <w:r w:rsidRPr="00A740E9">
        <w:t xml:space="preserve">, the IAB-MT applies a format provided by a corresponding </w:t>
      </w:r>
      <w:r w:rsidRPr="00A740E9">
        <w:rPr>
          <w:i/>
          <w:iCs/>
        </w:rPr>
        <w:t>symbols</w:t>
      </w:r>
      <w:r w:rsidRPr="00A740E9">
        <w:t>.</w:t>
      </w:r>
    </w:p>
    <w:p w14:paraId="59BF58E0" w14:textId="6B198E17" w:rsidR="00A674D1" w:rsidRPr="00E540D4" w:rsidRDefault="006A102D" w:rsidP="006A102D">
      <w:pPr>
        <w:rPr>
          <w:szCs w:val="16"/>
          <w:lang w:eastAsia="zh-CN"/>
        </w:rPr>
      </w:pPr>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proofErr w:type="spellStart"/>
      <w:r w:rsidRPr="004052F6">
        <w:rPr>
          <w:i/>
          <w:lang w:eastAsia="zh-CN"/>
        </w:rPr>
        <w:t>SlotFormatCombinationsPerCell</w:t>
      </w:r>
      <w:proofErr w:type="spellEnd"/>
      <w:r w:rsidRPr="004052F6">
        <w:rPr>
          <w:i/>
          <w:lang w:eastAsia="zh-CN"/>
        </w:rPr>
        <w:t>-IAB-MT</w:t>
      </w:r>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i/>
          <w:lang w:eastAsia="zh-CN"/>
        </w:rPr>
        <w:t>-IAB-M</w:t>
      </w:r>
      <w:r w:rsidRPr="00E212F9">
        <w:rPr>
          <w:i/>
          <w:szCs w:val="16"/>
          <w:lang w:eastAsia="zh-CN"/>
        </w:rPr>
        <w:t>T</w:t>
      </w:r>
      <w:r>
        <w:rPr>
          <w:szCs w:val="16"/>
          <w:lang w:eastAsia="zh-CN"/>
        </w:rPr>
        <w:t>, a configuration for monitor a DCI format 2_0 indicating a slot format combination, from the list of slot format combinations, over a number of slots</w:t>
      </w:r>
      <w:r w:rsidR="004A0DFD">
        <w:rPr>
          <w:szCs w:val="16"/>
          <w:lang w:eastAsia="zh-CN"/>
        </w:rPr>
        <w:t xml:space="preserve"> as described in </w:t>
      </w:r>
      <w:proofErr w:type="spellStart"/>
      <w:r w:rsidR="004A0DFD">
        <w:rPr>
          <w:szCs w:val="16"/>
          <w:lang w:eastAsia="zh-CN"/>
        </w:rPr>
        <w:t>Subclause</w:t>
      </w:r>
      <w:proofErr w:type="spellEnd"/>
      <w:r w:rsidR="004A0DFD">
        <w:rPr>
          <w:szCs w:val="16"/>
          <w:lang w:eastAsia="zh-CN"/>
        </w:rPr>
        <w:t xml:space="preserve"> 11.1.1</w:t>
      </w:r>
      <w:r>
        <w:rPr>
          <w:szCs w:val="16"/>
          <w:lang w:eastAsia="zh-CN"/>
        </w:rPr>
        <w:t>.</w:t>
      </w:r>
      <w:r w:rsidR="004A0DFD">
        <w:rPr>
          <w:szCs w:val="16"/>
          <w:lang w:eastAsia="zh-CN"/>
        </w:rPr>
        <w:t xml:space="preserve"> In addition to the slot formats in Table 11.1.1-1, an SFI field for an IAB-node MT in DCI format 2_0 can indicate to the IAB-node MT a slot format from the slot formats in Table 14-1.</w:t>
      </w:r>
    </w:p>
    <w:p w14:paraId="1992AF6F" w14:textId="05A74E35" w:rsidR="004A0DFD" w:rsidRPr="00CA657A" w:rsidRDefault="004A0DFD" w:rsidP="004A0DFD">
      <w:pPr>
        <w:pStyle w:val="TH"/>
      </w:pPr>
      <w:bookmarkStart w:id="8" w:name="_Hlk512253773"/>
      <w:r>
        <w:lastRenderedPageBreak/>
        <w:t>Table 14</w:t>
      </w:r>
      <w:r w:rsidRPr="00CA657A">
        <w:t>-</w:t>
      </w:r>
      <w:bookmarkEnd w:id="8"/>
      <w:r w:rsidRPr="00CA657A">
        <w:t xml:space="preserve">1: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A0DFD" w:rsidRPr="00CA657A" w14:paraId="63C99753" w14:textId="77777777" w:rsidTr="00E540D4">
        <w:trPr>
          <w:jc w:val="center"/>
        </w:trPr>
        <w:tc>
          <w:tcPr>
            <w:tcW w:w="1101" w:type="dxa"/>
            <w:vMerge w:val="restart"/>
            <w:shd w:val="clear" w:color="auto" w:fill="auto"/>
          </w:tcPr>
          <w:p w14:paraId="2B60F191" w14:textId="77777777" w:rsidR="004A0DFD" w:rsidRDefault="004A0DFD" w:rsidP="00E540D4">
            <w:pPr>
              <w:keepNext/>
              <w:keepLines/>
              <w:spacing w:after="0"/>
              <w:jc w:val="center"/>
              <w:rPr>
                <w:rFonts w:ascii="Arial" w:eastAsia="Batang" w:hAnsi="Arial"/>
                <w:b/>
                <w:sz w:val="18"/>
              </w:rPr>
            </w:pPr>
            <w:r>
              <w:rPr>
                <w:rFonts w:ascii="Arial" w:eastAsia="Batang" w:hAnsi="Arial"/>
                <w:b/>
                <w:sz w:val="18"/>
              </w:rPr>
              <w:t>Slot</w:t>
            </w:r>
          </w:p>
          <w:p w14:paraId="41202303"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08EC140B"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A0DFD" w:rsidRPr="00CA657A" w14:paraId="09B35F39" w14:textId="77777777" w:rsidTr="00E540D4">
        <w:trPr>
          <w:jc w:val="center"/>
        </w:trPr>
        <w:tc>
          <w:tcPr>
            <w:tcW w:w="1101" w:type="dxa"/>
            <w:vMerge/>
            <w:tcBorders>
              <w:top w:val="single" w:sz="4" w:space="0" w:color="auto"/>
            </w:tcBorders>
            <w:shd w:val="clear" w:color="auto" w:fill="auto"/>
          </w:tcPr>
          <w:p w14:paraId="47BF473C" w14:textId="77777777" w:rsidR="004A0DFD" w:rsidRPr="00CA657A" w:rsidRDefault="004A0DFD" w:rsidP="00E540D4">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101C9AD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346D265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5A64913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5F242BB2"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09AD2C6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538D0BA3"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65044A1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709B91C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1B3439F7"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3DA074E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4FB16FEC"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651F9ECD"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091C182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15D78FC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13</w:t>
            </w:r>
          </w:p>
        </w:tc>
      </w:tr>
      <w:tr w:rsidR="004A0DFD" w:rsidRPr="00CA657A" w14:paraId="2FA732D6" w14:textId="77777777" w:rsidTr="00E540D4">
        <w:trPr>
          <w:jc w:val="center"/>
        </w:trPr>
        <w:tc>
          <w:tcPr>
            <w:tcW w:w="1101" w:type="dxa"/>
            <w:shd w:val="clear" w:color="auto" w:fill="auto"/>
          </w:tcPr>
          <w:p w14:paraId="4158BB57"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0417C3D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C0AA4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05249B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FE2504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82EEED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8C89C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8ED74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E4E6E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37B034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139D96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356A5C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2391B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994CE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452821D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9C0C310" w14:textId="77777777" w:rsidTr="00E540D4">
        <w:trPr>
          <w:jc w:val="center"/>
        </w:trPr>
        <w:tc>
          <w:tcPr>
            <w:tcW w:w="1101" w:type="dxa"/>
            <w:shd w:val="clear" w:color="auto" w:fill="auto"/>
          </w:tcPr>
          <w:p w14:paraId="3C560DA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4C56148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D5DA77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EDDA0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BD1B33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D5A7D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D95A36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AB53D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BCC88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64F5E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C39535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E3EF69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86CB5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344D5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887A1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17E30087" w14:textId="77777777" w:rsidTr="00E540D4">
        <w:trPr>
          <w:jc w:val="center"/>
        </w:trPr>
        <w:tc>
          <w:tcPr>
            <w:tcW w:w="1101" w:type="dxa"/>
            <w:shd w:val="clear" w:color="auto" w:fill="auto"/>
          </w:tcPr>
          <w:p w14:paraId="4307F635"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237D2E5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467865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2997D1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5FB74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06671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4AEEBA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594166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2C3D1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2F92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D0CD86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D7FE3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93FEFA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DA912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FF155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2E72BD94" w14:textId="77777777" w:rsidTr="00E540D4">
        <w:trPr>
          <w:jc w:val="center"/>
        </w:trPr>
        <w:tc>
          <w:tcPr>
            <w:tcW w:w="1101" w:type="dxa"/>
            <w:shd w:val="clear" w:color="auto" w:fill="auto"/>
          </w:tcPr>
          <w:p w14:paraId="7A9804EB"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3501AF5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CAFB1A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B4058B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E97818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4FE75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6BA8C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37043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FAA23C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2B42B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FAA390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5A61E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6B137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D6A4C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7B68D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5E996A2" w14:textId="77777777" w:rsidTr="00E540D4">
        <w:trPr>
          <w:jc w:val="center"/>
        </w:trPr>
        <w:tc>
          <w:tcPr>
            <w:tcW w:w="1101" w:type="dxa"/>
            <w:shd w:val="clear" w:color="auto" w:fill="auto"/>
          </w:tcPr>
          <w:p w14:paraId="02DFA1B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584AF5B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EC1555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9F3854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4CE81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71428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F1306E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FC59B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0A386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E23152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F00A9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D2C88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649B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0B0FB6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AA075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393B2DAE" w14:textId="77777777" w:rsidTr="00E540D4">
        <w:trPr>
          <w:jc w:val="center"/>
        </w:trPr>
        <w:tc>
          <w:tcPr>
            <w:tcW w:w="1101" w:type="dxa"/>
            <w:shd w:val="clear" w:color="auto" w:fill="auto"/>
          </w:tcPr>
          <w:p w14:paraId="1D44BDDD"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7134883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5BC53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6AA5B7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831DA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153F1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7227B1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D93FD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72886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E694F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E2D5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4D1E8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98A09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55BD9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57F41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55B83D9" w14:textId="77777777" w:rsidTr="00E540D4">
        <w:trPr>
          <w:jc w:val="center"/>
        </w:trPr>
        <w:tc>
          <w:tcPr>
            <w:tcW w:w="1101" w:type="dxa"/>
            <w:shd w:val="clear" w:color="auto" w:fill="auto"/>
          </w:tcPr>
          <w:p w14:paraId="2E544F9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737D41F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758AE3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01F8B9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53B922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9638C2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04C32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BEB8B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FC0CB0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38914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29FA5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75BDE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02098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34B61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3A159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4DC1C5CC" w14:textId="77777777" w:rsidTr="00E540D4">
        <w:trPr>
          <w:jc w:val="center"/>
        </w:trPr>
        <w:tc>
          <w:tcPr>
            <w:tcW w:w="1101" w:type="dxa"/>
            <w:shd w:val="clear" w:color="auto" w:fill="auto"/>
          </w:tcPr>
          <w:p w14:paraId="22DDD99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33F0A9A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2A94FE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46BEBE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4698B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5EB35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2124C1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FF1A5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A2C76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C8E36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C7F11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787B3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1C87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744C3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9DAB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80B56C3" w14:textId="77777777" w:rsidTr="00E540D4">
        <w:trPr>
          <w:jc w:val="center"/>
        </w:trPr>
        <w:tc>
          <w:tcPr>
            <w:tcW w:w="1101" w:type="dxa"/>
            <w:shd w:val="clear" w:color="auto" w:fill="auto"/>
          </w:tcPr>
          <w:p w14:paraId="1DCE039F"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036D9C7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F175EF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A1E66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41075E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88D8A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EBF9B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D808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CAC54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FE35A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5CA50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34C0B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D1C98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2E125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8297E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5B0B213A" w14:textId="77777777" w:rsidTr="00E540D4">
        <w:trPr>
          <w:jc w:val="center"/>
        </w:trPr>
        <w:tc>
          <w:tcPr>
            <w:tcW w:w="1101" w:type="dxa"/>
            <w:shd w:val="clear" w:color="auto" w:fill="auto"/>
          </w:tcPr>
          <w:p w14:paraId="360C2D6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0C3611C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15588F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9752F8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FABEFF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221552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CCC07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0156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6F871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9DD5B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1CCA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8A2A1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7CA13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40DEE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B3C7F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311937F" w14:textId="77777777" w:rsidTr="00E540D4">
        <w:trPr>
          <w:jc w:val="center"/>
        </w:trPr>
        <w:tc>
          <w:tcPr>
            <w:tcW w:w="1101" w:type="dxa"/>
            <w:shd w:val="clear" w:color="auto" w:fill="auto"/>
          </w:tcPr>
          <w:p w14:paraId="55068762"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7684A83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A36629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370B9E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97DF1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55E34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FDBD1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4B029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AEB39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2CA12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2FA50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DA85B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48693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FA25F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9083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1EA304C7" w14:textId="77777777" w:rsidTr="00E540D4">
        <w:trPr>
          <w:jc w:val="center"/>
        </w:trPr>
        <w:tc>
          <w:tcPr>
            <w:tcW w:w="1101" w:type="dxa"/>
            <w:shd w:val="clear" w:color="auto" w:fill="auto"/>
          </w:tcPr>
          <w:p w14:paraId="045472CA"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36C4686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7E61A0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181338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A238E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6DC99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DC61C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9EFB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1629C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4CFDD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B2554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7E658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09B29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1682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8677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CBF806F" w14:textId="77777777" w:rsidTr="00E540D4">
        <w:trPr>
          <w:jc w:val="center"/>
        </w:trPr>
        <w:tc>
          <w:tcPr>
            <w:tcW w:w="1101" w:type="dxa"/>
            <w:shd w:val="clear" w:color="auto" w:fill="auto"/>
          </w:tcPr>
          <w:p w14:paraId="6EFAFE4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2DF94FF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7E272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12B1BEC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F041B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16D6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1D0F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EB561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537CF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EDCED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2425E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CE0F8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37031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7D66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C51B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5C9CADFA" w14:textId="77777777" w:rsidTr="00E540D4">
        <w:trPr>
          <w:jc w:val="center"/>
        </w:trPr>
        <w:tc>
          <w:tcPr>
            <w:tcW w:w="1101" w:type="dxa"/>
            <w:shd w:val="clear" w:color="auto" w:fill="auto"/>
          </w:tcPr>
          <w:p w14:paraId="59AF1EB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2E39CD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A863B7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AA365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88E82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3F9BA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42397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A2889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5F730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CBDF4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409E0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FC1F9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5550B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05E99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DF751E"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57BC0E39" w14:textId="77777777" w:rsidTr="00E540D4">
        <w:trPr>
          <w:jc w:val="center"/>
        </w:trPr>
        <w:tc>
          <w:tcPr>
            <w:tcW w:w="1101" w:type="dxa"/>
            <w:shd w:val="clear" w:color="auto" w:fill="auto"/>
          </w:tcPr>
          <w:p w14:paraId="01CB44DD"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6E1D7B1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092DE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31E49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B0BD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A2C7B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D3CA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2FF603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1ABEE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19674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9AE4D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4A80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3FBB2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FB27C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31ACB9"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04697E6A" w14:textId="77777777" w:rsidTr="00E540D4">
        <w:trPr>
          <w:jc w:val="center"/>
        </w:trPr>
        <w:tc>
          <w:tcPr>
            <w:tcW w:w="1101" w:type="dxa"/>
            <w:shd w:val="clear" w:color="auto" w:fill="auto"/>
          </w:tcPr>
          <w:p w14:paraId="647A727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4885AC8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B37749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9812A7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45D32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C1FEB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55AF3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307B3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F3044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F907C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ABC57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C3493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C747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6B9BA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3FC4B1"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7A7FA83F" w14:textId="77777777" w:rsidTr="00E540D4">
        <w:trPr>
          <w:jc w:val="center"/>
        </w:trPr>
        <w:tc>
          <w:tcPr>
            <w:tcW w:w="1101" w:type="dxa"/>
            <w:shd w:val="clear" w:color="auto" w:fill="auto"/>
          </w:tcPr>
          <w:p w14:paraId="5E23604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0E307CD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532658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96CC31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84BF8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B4F2D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D4F68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034DE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9D03FC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AA8B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97CAB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481AD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3B17A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065926"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1F96E298"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7FD4CED0" w14:textId="77777777" w:rsidTr="00E540D4">
        <w:trPr>
          <w:jc w:val="center"/>
        </w:trPr>
        <w:tc>
          <w:tcPr>
            <w:tcW w:w="1101" w:type="dxa"/>
            <w:shd w:val="clear" w:color="auto" w:fill="auto"/>
          </w:tcPr>
          <w:p w14:paraId="0E668096"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0D5FAC2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A5CD7D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6D24F3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35DC9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5BED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ABDDD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6A81C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00C4A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85C21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74C54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C0059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A417F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379CCC"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786F795"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43EBFBF2" w14:textId="77777777" w:rsidTr="00E540D4">
        <w:trPr>
          <w:jc w:val="center"/>
        </w:trPr>
        <w:tc>
          <w:tcPr>
            <w:tcW w:w="1101" w:type="dxa"/>
            <w:shd w:val="clear" w:color="auto" w:fill="auto"/>
          </w:tcPr>
          <w:p w14:paraId="220F10E7"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370833D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B9118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6E3174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00DC7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1629E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53567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2A011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7940C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B6CF3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3817F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FB63C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2F79F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680807"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108A699"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6A4ADF02" w14:textId="77777777" w:rsidTr="00E540D4">
        <w:trPr>
          <w:jc w:val="center"/>
        </w:trPr>
        <w:tc>
          <w:tcPr>
            <w:tcW w:w="1101" w:type="dxa"/>
            <w:shd w:val="clear" w:color="auto" w:fill="auto"/>
          </w:tcPr>
          <w:p w14:paraId="4F2D4DE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181183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E74DF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EA77FA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DA2CD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F662B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36963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2EC17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C085C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D9598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4C139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9769C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C10746"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340F36D"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7DC7851F"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C219CF" w:rsidRPr="00CA657A" w14:paraId="714485BB" w14:textId="77777777" w:rsidTr="00E540D4">
        <w:trPr>
          <w:jc w:val="center"/>
        </w:trPr>
        <w:tc>
          <w:tcPr>
            <w:tcW w:w="1101" w:type="dxa"/>
            <w:shd w:val="clear" w:color="auto" w:fill="auto"/>
          </w:tcPr>
          <w:p w14:paraId="77C46FA6" w14:textId="3749AF2C" w:rsidR="00C219CF" w:rsidRDefault="00C219CF" w:rsidP="00C219CF">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45FC1DA1" w14:textId="6D45A2C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40979BC" w14:textId="23832EA6"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A900FBE" w14:textId="7AA1552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3B8BBF8" w14:textId="1A4D3BA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1101208" w14:textId="1FF7027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09076FA" w14:textId="62254B1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13125E5" w14:textId="4BBDB6D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5878A33" w14:textId="481C7D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BCD8F5B" w14:textId="080182FF"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01852E" w14:textId="3D0B24F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D5EF794" w14:textId="6F94DCC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F4C8F48" w14:textId="3CE6DD7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7217E93" w14:textId="7FCA0A6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B017078" w14:textId="04FDB670" w:rsidR="00C219CF" w:rsidRPr="00C219CF" w:rsidRDefault="00C219CF" w:rsidP="00C219CF">
            <w:pPr>
              <w:keepNext/>
              <w:keepLines/>
              <w:spacing w:after="0"/>
              <w:jc w:val="center"/>
              <w:rPr>
                <w:color w:val="000000"/>
              </w:rPr>
            </w:pPr>
            <w:r w:rsidRPr="00C219CF">
              <w:rPr>
                <w:color w:val="000000"/>
              </w:rPr>
              <w:t>D</w:t>
            </w:r>
          </w:p>
        </w:tc>
      </w:tr>
      <w:tr w:rsidR="00C219CF" w:rsidRPr="00CA657A" w14:paraId="06887F0C" w14:textId="77777777" w:rsidTr="00E540D4">
        <w:trPr>
          <w:jc w:val="center"/>
        </w:trPr>
        <w:tc>
          <w:tcPr>
            <w:tcW w:w="1101" w:type="dxa"/>
            <w:shd w:val="clear" w:color="auto" w:fill="auto"/>
          </w:tcPr>
          <w:p w14:paraId="6CCB447A" w14:textId="34ADFD36" w:rsidR="00C219CF" w:rsidRDefault="00C219CF" w:rsidP="00C219CF">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4D0EEBBD" w14:textId="144C8FF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0768F65" w14:textId="583C2084"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F67F872" w14:textId="15B858B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2B316B1" w14:textId="5C3072D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B7A3FB8" w14:textId="49B2A6CE"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BEB5143" w14:textId="65B5FA9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D993288" w14:textId="115C21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347847" w14:textId="1677EB5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CF712B6" w14:textId="118B145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D959E91" w14:textId="1F97EA8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FF10156" w14:textId="220D1B3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BCCFFDB" w14:textId="6BDA664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2805691" w14:textId="34925BF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085C2A1" w14:textId="6DDF69D9" w:rsidR="00C219CF" w:rsidRPr="00C219CF" w:rsidRDefault="00C219CF" w:rsidP="00C219CF">
            <w:pPr>
              <w:keepNext/>
              <w:keepLines/>
              <w:spacing w:after="0"/>
              <w:jc w:val="center"/>
              <w:rPr>
                <w:color w:val="000000"/>
              </w:rPr>
            </w:pPr>
            <w:r w:rsidRPr="00C219CF">
              <w:rPr>
                <w:color w:val="000000"/>
              </w:rPr>
              <w:t>D</w:t>
            </w:r>
          </w:p>
        </w:tc>
      </w:tr>
      <w:tr w:rsidR="00C219CF" w:rsidRPr="00CA657A" w14:paraId="514DCEFF" w14:textId="77777777" w:rsidTr="00E540D4">
        <w:trPr>
          <w:jc w:val="center"/>
        </w:trPr>
        <w:tc>
          <w:tcPr>
            <w:tcW w:w="1101" w:type="dxa"/>
            <w:shd w:val="clear" w:color="auto" w:fill="auto"/>
          </w:tcPr>
          <w:p w14:paraId="3D7E99B2" w14:textId="215A66E0" w:rsidR="00C219CF" w:rsidRDefault="00C219CF" w:rsidP="00C219CF">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3CDB0D31" w14:textId="2EEC967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A95EE3D" w14:textId="4555AED8"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4E1610B" w14:textId="03217D3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554B663" w14:textId="36CDA4A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DE5FA89" w14:textId="0A31CC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C93C4E" w14:textId="33718A7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51B2A57" w14:textId="25DB08E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5E3439AC" w14:textId="5EF216F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495752C" w14:textId="08678A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4BCCBDC" w14:textId="074A4CD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9E59D94" w14:textId="4873AA2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8DAE466" w14:textId="18537B4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078E849" w14:textId="55AD15DA"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73FA15" w14:textId="6C2C3BD6" w:rsidR="00C219CF" w:rsidRPr="00C219CF" w:rsidRDefault="00C219CF" w:rsidP="00C219CF">
            <w:pPr>
              <w:keepNext/>
              <w:keepLines/>
              <w:spacing w:after="0"/>
              <w:jc w:val="center"/>
              <w:rPr>
                <w:color w:val="000000"/>
              </w:rPr>
            </w:pPr>
            <w:r w:rsidRPr="00C219CF">
              <w:rPr>
                <w:color w:val="000000"/>
              </w:rPr>
              <w:t>D</w:t>
            </w:r>
          </w:p>
        </w:tc>
      </w:tr>
      <w:tr w:rsidR="00C219CF" w:rsidRPr="00CA657A" w14:paraId="0A810F05" w14:textId="77777777" w:rsidTr="00E540D4">
        <w:trPr>
          <w:jc w:val="center"/>
        </w:trPr>
        <w:tc>
          <w:tcPr>
            <w:tcW w:w="1101" w:type="dxa"/>
            <w:shd w:val="clear" w:color="auto" w:fill="auto"/>
          </w:tcPr>
          <w:p w14:paraId="310ADE89" w14:textId="63B7C032" w:rsidR="00C219CF" w:rsidRDefault="00C219CF" w:rsidP="00C219CF">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0907F5B4" w14:textId="7800734E"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169BC41" w14:textId="44546D3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067D67E" w14:textId="75EE0CB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A9C612F" w14:textId="486B152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C4937DD" w14:textId="4F188F3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FF119C9" w14:textId="7C3AA3A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F7721A3" w14:textId="70A4BE0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8526074" w14:textId="7B1B826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B4B0DE5" w14:textId="6965FA7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960D62C" w14:textId="084578E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3051082" w14:textId="6C3AE93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456F961" w14:textId="2B11B38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7A9FA3F" w14:textId="6121261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EF224F7" w14:textId="4FBE6D2F" w:rsidR="00C219CF" w:rsidRPr="00C219CF" w:rsidRDefault="00C219CF" w:rsidP="00C219CF">
            <w:pPr>
              <w:keepNext/>
              <w:keepLines/>
              <w:spacing w:after="0"/>
              <w:jc w:val="center"/>
              <w:rPr>
                <w:color w:val="000000"/>
              </w:rPr>
            </w:pPr>
            <w:r w:rsidRPr="00C219CF">
              <w:rPr>
                <w:color w:val="000000"/>
              </w:rPr>
              <w:t>D</w:t>
            </w:r>
          </w:p>
        </w:tc>
      </w:tr>
      <w:tr w:rsidR="00C219CF" w:rsidRPr="00CA657A" w14:paraId="511F37F0" w14:textId="77777777" w:rsidTr="00E540D4">
        <w:trPr>
          <w:jc w:val="center"/>
        </w:trPr>
        <w:tc>
          <w:tcPr>
            <w:tcW w:w="1101" w:type="dxa"/>
            <w:shd w:val="clear" w:color="auto" w:fill="auto"/>
          </w:tcPr>
          <w:p w14:paraId="4E14F7BD" w14:textId="2F85D67D" w:rsidR="00C219CF" w:rsidRDefault="00C219CF" w:rsidP="00C219CF">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1570F032" w14:textId="576F8C7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8BB5C2C" w14:textId="6D6BF29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6CBCBB1" w14:textId="61466A6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352189F" w14:textId="656C489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F876500" w14:textId="0629563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83A97A7" w14:textId="7ADC7C6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D8B5AB" w14:textId="779C624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6BE05FD" w14:textId="45729A0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2F87C79" w14:textId="588CCC5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1CC0554" w14:textId="2C88543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F5130D" w14:textId="051297D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6E8A1A7" w14:textId="355719B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58E82E3" w14:textId="69829E2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7401980" w14:textId="52FA371A" w:rsidR="00C219CF" w:rsidRPr="00C219CF" w:rsidRDefault="00C219CF" w:rsidP="00C219CF">
            <w:pPr>
              <w:keepNext/>
              <w:keepLines/>
              <w:spacing w:after="0"/>
              <w:jc w:val="center"/>
              <w:rPr>
                <w:color w:val="000000"/>
              </w:rPr>
            </w:pPr>
            <w:r w:rsidRPr="00C219CF">
              <w:rPr>
                <w:color w:val="000000"/>
              </w:rPr>
              <w:t>D</w:t>
            </w:r>
          </w:p>
        </w:tc>
      </w:tr>
      <w:tr w:rsidR="00C219CF" w:rsidRPr="00CA657A" w14:paraId="3F0A0C13" w14:textId="77777777" w:rsidTr="00E540D4">
        <w:trPr>
          <w:jc w:val="center"/>
        </w:trPr>
        <w:tc>
          <w:tcPr>
            <w:tcW w:w="1101" w:type="dxa"/>
            <w:shd w:val="clear" w:color="auto" w:fill="auto"/>
          </w:tcPr>
          <w:p w14:paraId="35B1D65E" w14:textId="6A11E5D9" w:rsidR="00C219CF" w:rsidRDefault="00C219CF" w:rsidP="00C219CF">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0279A85F" w14:textId="6420C0B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03CFE49" w14:textId="578E8911"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EF3EBB9" w14:textId="122D47C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EA6E156" w14:textId="6E27D87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31F84DF" w14:textId="09A81D08"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B3936AE" w14:textId="116E809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CF3789E" w14:textId="5748F68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3672336" w14:textId="25267DA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6BE91FA" w14:textId="50B007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7F308FA" w14:textId="0C0F2A9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1AC1AB1" w14:textId="3CE1273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288B0CD" w14:textId="24AA2C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0F35A4D" w14:textId="2F73EAC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2DC0DCC" w14:textId="0D01F690" w:rsidR="00C219CF" w:rsidRPr="00C219CF" w:rsidRDefault="00C219CF" w:rsidP="00C219CF">
            <w:pPr>
              <w:keepNext/>
              <w:keepLines/>
              <w:spacing w:after="0"/>
              <w:jc w:val="center"/>
              <w:rPr>
                <w:color w:val="000000"/>
              </w:rPr>
            </w:pPr>
            <w:r w:rsidRPr="00C219CF">
              <w:rPr>
                <w:color w:val="000000"/>
              </w:rPr>
              <w:t>D</w:t>
            </w:r>
          </w:p>
        </w:tc>
      </w:tr>
      <w:tr w:rsidR="00C219CF" w:rsidRPr="00CA657A" w14:paraId="17D902A6" w14:textId="77777777" w:rsidTr="00E540D4">
        <w:trPr>
          <w:jc w:val="center"/>
        </w:trPr>
        <w:tc>
          <w:tcPr>
            <w:tcW w:w="1101" w:type="dxa"/>
            <w:shd w:val="clear" w:color="auto" w:fill="auto"/>
          </w:tcPr>
          <w:p w14:paraId="28ED0FD2" w14:textId="1434374D" w:rsidR="00C219CF" w:rsidRDefault="00C219CF" w:rsidP="00C219CF">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2984B1E0" w14:textId="1F5C9CE0"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2A895E5" w14:textId="3EFAF77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88B62E1" w14:textId="3CF3A17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5D5923" w14:textId="6987006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314FE3" w14:textId="7B27D1B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CD26578" w14:textId="41A4AF2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E8B9AAA" w14:textId="65E006A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CB93F27" w14:textId="5E6C9AF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9B89B61" w14:textId="0783106B"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A2D9468" w14:textId="4A197BF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1A32E27" w14:textId="4EB4805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C2E55DF" w14:textId="7DABDDB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8A145B1" w14:textId="4564E4E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FB96E7" w14:textId="4AAF749F" w:rsidR="00C219CF" w:rsidRPr="00C219CF" w:rsidRDefault="00C219CF" w:rsidP="00C219CF">
            <w:pPr>
              <w:keepNext/>
              <w:keepLines/>
              <w:spacing w:after="0"/>
              <w:jc w:val="center"/>
              <w:rPr>
                <w:color w:val="000000"/>
              </w:rPr>
            </w:pPr>
            <w:r w:rsidRPr="00C219CF">
              <w:rPr>
                <w:color w:val="000000"/>
              </w:rPr>
              <w:t>D</w:t>
            </w:r>
          </w:p>
        </w:tc>
      </w:tr>
      <w:tr w:rsidR="00C219CF" w:rsidRPr="00CA657A" w14:paraId="5CDEE9DD" w14:textId="77777777" w:rsidTr="00E540D4">
        <w:trPr>
          <w:jc w:val="center"/>
        </w:trPr>
        <w:tc>
          <w:tcPr>
            <w:tcW w:w="1101" w:type="dxa"/>
            <w:shd w:val="clear" w:color="auto" w:fill="auto"/>
          </w:tcPr>
          <w:p w14:paraId="7B474EE7" w14:textId="7E130B44" w:rsidR="00C219CF" w:rsidRDefault="00C219CF" w:rsidP="00C219CF">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79AAE163" w14:textId="4819E2C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B957B57" w14:textId="241D1501"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0A9937F" w14:textId="0ABB89C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48C2F47" w14:textId="57A0620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0FE7CDA" w14:textId="3EDE0AE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E088AAB" w14:textId="6755F2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8BC82F0" w14:textId="673783A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2F7E93D" w14:textId="57C2946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BBB778A" w14:textId="5EC515F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1E5D3AE" w14:textId="49E905B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F69F4B" w14:textId="0B8E0F6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849B512" w14:textId="63F1EA4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EB44F8D" w14:textId="52B4F23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5CB028" w14:textId="02BE0F91" w:rsidR="00C219CF" w:rsidRPr="00C219CF" w:rsidRDefault="00C219CF" w:rsidP="00C219CF">
            <w:pPr>
              <w:keepNext/>
              <w:keepLines/>
              <w:spacing w:after="0"/>
              <w:jc w:val="center"/>
              <w:rPr>
                <w:color w:val="000000"/>
              </w:rPr>
            </w:pPr>
            <w:r w:rsidRPr="00C219CF">
              <w:rPr>
                <w:color w:val="000000"/>
              </w:rPr>
              <w:t>D</w:t>
            </w:r>
          </w:p>
        </w:tc>
      </w:tr>
      <w:tr w:rsidR="00C219CF" w:rsidRPr="00CA657A" w14:paraId="6C90E21C" w14:textId="77777777" w:rsidTr="00E540D4">
        <w:trPr>
          <w:jc w:val="center"/>
        </w:trPr>
        <w:tc>
          <w:tcPr>
            <w:tcW w:w="1101" w:type="dxa"/>
            <w:shd w:val="clear" w:color="auto" w:fill="auto"/>
          </w:tcPr>
          <w:p w14:paraId="766E7D47" w14:textId="23C914B9" w:rsidR="00C219CF" w:rsidRDefault="00C219CF" w:rsidP="00C219CF">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07C90FC5" w14:textId="5067D56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476EBF86" w14:textId="3A721B26"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7EB6520A" w14:textId="468845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3764C16" w14:textId="74E561D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C51A49C" w14:textId="1EE6B80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324CC7D" w14:textId="142F302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5C5ACC0" w14:textId="715602F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B813DAF" w14:textId="0BBC47D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82826D5" w14:textId="511D17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66A56C" w14:textId="64171CB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E51D96" w14:textId="65B5539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BACFF46" w14:textId="7854FA7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6C9FCF8" w14:textId="6F1A421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FA7615" w14:textId="5D661424" w:rsidR="00C219CF" w:rsidRPr="00C219CF" w:rsidRDefault="00C219CF" w:rsidP="00C219CF">
            <w:pPr>
              <w:keepNext/>
              <w:keepLines/>
              <w:spacing w:after="0"/>
              <w:jc w:val="center"/>
              <w:rPr>
                <w:color w:val="000000"/>
              </w:rPr>
            </w:pPr>
            <w:r w:rsidRPr="00C219CF">
              <w:rPr>
                <w:color w:val="000000"/>
              </w:rPr>
              <w:t>D</w:t>
            </w:r>
          </w:p>
        </w:tc>
      </w:tr>
      <w:tr w:rsidR="00C219CF" w:rsidRPr="00CA657A" w14:paraId="4FE7B543" w14:textId="77777777" w:rsidTr="00E540D4">
        <w:trPr>
          <w:jc w:val="center"/>
        </w:trPr>
        <w:tc>
          <w:tcPr>
            <w:tcW w:w="1101" w:type="dxa"/>
            <w:shd w:val="clear" w:color="auto" w:fill="auto"/>
          </w:tcPr>
          <w:p w14:paraId="0D3F4E40" w14:textId="75E6E8AD" w:rsidR="00C219CF" w:rsidRDefault="00C219CF" w:rsidP="00C219CF">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50A9AD50" w14:textId="301F944D"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86ABB85" w14:textId="4689250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1A88E8B" w14:textId="165ECD0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A71514C" w14:textId="4DEC113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848B28A" w14:textId="745DEB2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7F6417C" w14:textId="52135ED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3AF482" w14:textId="4C2AE52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9C2FD7D" w14:textId="24A6E59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8836B39" w14:textId="31C2771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4B50FC6" w14:textId="0C5FB82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2ADCE6" w14:textId="4F2766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691F5A" w14:textId="358FB7B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FE47139" w14:textId="658883F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9D87406" w14:textId="413C2879" w:rsidR="00C219CF" w:rsidRPr="00C219CF" w:rsidRDefault="00C219CF" w:rsidP="00C219CF">
            <w:pPr>
              <w:keepNext/>
              <w:keepLines/>
              <w:spacing w:after="0"/>
              <w:jc w:val="center"/>
              <w:rPr>
                <w:color w:val="000000"/>
              </w:rPr>
            </w:pPr>
            <w:r w:rsidRPr="00C219CF">
              <w:rPr>
                <w:color w:val="000000"/>
              </w:rPr>
              <w:t>D</w:t>
            </w:r>
          </w:p>
        </w:tc>
      </w:tr>
      <w:tr w:rsidR="00C219CF" w:rsidRPr="00CA657A" w14:paraId="7338A80D" w14:textId="77777777" w:rsidTr="00E540D4">
        <w:trPr>
          <w:jc w:val="center"/>
        </w:trPr>
        <w:tc>
          <w:tcPr>
            <w:tcW w:w="1101" w:type="dxa"/>
            <w:shd w:val="clear" w:color="auto" w:fill="auto"/>
          </w:tcPr>
          <w:p w14:paraId="0721B631" w14:textId="62E3C63E" w:rsidR="00C219CF" w:rsidRDefault="00C219CF" w:rsidP="00C219CF">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33572A07" w14:textId="3BE9803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1F4192C" w14:textId="07E800FE"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C768386" w14:textId="6A7AC94B"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A0A403" w14:textId="038924D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2C0FC80" w14:textId="3F579A8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0A3AC8A" w14:textId="1ED03D5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21F1582" w14:textId="35CE9FC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D88DADD" w14:textId="52D384D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6414ACB" w14:textId="179BB16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1DF26FD" w14:textId="4AF2787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8E77832" w14:textId="53044D3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2FB1087" w14:textId="6713049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4B5C6E9" w14:textId="5FA48F0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C9CB782" w14:textId="47105F94" w:rsidR="00C219CF" w:rsidRPr="00C219CF" w:rsidRDefault="00C219CF" w:rsidP="00C219CF">
            <w:pPr>
              <w:keepNext/>
              <w:keepLines/>
              <w:spacing w:after="0"/>
              <w:jc w:val="center"/>
              <w:rPr>
                <w:color w:val="000000"/>
              </w:rPr>
            </w:pPr>
            <w:r w:rsidRPr="00C219CF">
              <w:rPr>
                <w:color w:val="000000"/>
              </w:rPr>
              <w:t>D</w:t>
            </w:r>
          </w:p>
        </w:tc>
      </w:tr>
      <w:tr w:rsidR="00C219CF" w:rsidRPr="00CA657A" w14:paraId="0CF06D70" w14:textId="77777777" w:rsidTr="00E540D4">
        <w:trPr>
          <w:jc w:val="center"/>
        </w:trPr>
        <w:tc>
          <w:tcPr>
            <w:tcW w:w="1101" w:type="dxa"/>
            <w:shd w:val="clear" w:color="auto" w:fill="auto"/>
          </w:tcPr>
          <w:p w14:paraId="5F93F2E8" w14:textId="4830F587" w:rsidR="00C219CF" w:rsidRDefault="00C219CF" w:rsidP="00C219CF">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49DA959B" w14:textId="5A2F8EA6"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1AA47A7" w14:textId="6D8066FF"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5C8BC488" w14:textId="71FC25A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8FF80B3" w14:textId="713DF3A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CF9576C" w14:textId="70B9221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9BC8F1" w14:textId="095E814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787F05" w14:textId="0992A3C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ADC8DF" w14:textId="59A14C4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9FFD59F" w14:textId="1BF9055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6B320F6" w14:textId="3B4F56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1043BEE" w14:textId="6DBC931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A7C0D00" w14:textId="7663E9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0B9670" w14:textId="720818F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B970D92" w14:textId="3BB29F76" w:rsidR="00C219CF" w:rsidRPr="00C219CF" w:rsidRDefault="00C219CF" w:rsidP="00C219CF">
            <w:pPr>
              <w:keepNext/>
              <w:keepLines/>
              <w:spacing w:after="0"/>
              <w:jc w:val="center"/>
              <w:rPr>
                <w:color w:val="000000"/>
              </w:rPr>
            </w:pPr>
            <w:r w:rsidRPr="00C219CF">
              <w:rPr>
                <w:color w:val="000000"/>
              </w:rPr>
              <w:t>D</w:t>
            </w:r>
          </w:p>
        </w:tc>
      </w:tr>
      <w:tr w:rsidR="00C219CF" w:rsidRPr="00CA657A" w14:paraId="7F505EC2" w14:textId="77777777" w:rsidTr="00E540D4">
        <w:trPr>
          <w:jc w:val="center"/>
        </w:trPr>
        <w:tc>
          <w:tcPr>
            <w:tcW w:w="1101" w:type="dxa"/>
            <w:shd w:val="clear" w:color="auto" w:fill="auto"/>
          </w:tcPr>
          <w:p w14:paraId="7EA31B87" w14:textId="7E98E3F7" w:rsidR="00C219CF" w:rsidRDefault="00C219CF" w:rsidP="00C219CF">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526412F0" w14:textId="4E9C42B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43755A1" w14:textId="5BB83FF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9DCF687" w14:textId="4679FC1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CEA683D" w14:textId="50C985C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7ADEC22" w14:textId="5E1EFC3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648DDD8" w14:textId="65BD9AC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738D4D" w14:textId="35E86A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00070AE" w14:textId="30462F7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BEF9569" w14:textId="0F98618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1439A96" w14:textId="63E1EB0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98E443C" w14:textId="6D016E5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1DC802C" w14:textId="6AF2C57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32DF1AD" w14:textId="7E8D3E9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9D3D95" w14:textId="0BA800A7" w:rsidR="00C219CF" w:rsidRPr="00C219CF" w:rsidRDefault="00C219CF" w:rsidP="00C219CF">
            <w:pPr>
              <w:keepNext/>
              <w:keepLines/>
              <w:spacing w:after="0"/>
              <w:jc w:val="center"/>
              <w:rPr>
                <w:color w:val="000000"/>
              </w:rPr>
            </w:pPr>
            <w:r w:rsidRPr="00C219CF">
              <w:rPr>
                <w:color w:val="000000"/>
              </w:rPr>
              <w:t>D</w:t>
            </w:r>
          </w:p>
        </w:tc>
      </w:tr>
      <w:tr w:rsidR="00C219CF" w:rsidRPr="00CA657A" w14:paraId="14974042" w14:textId="77777777" w:rsidTr="00E540D4">
        <w:trPr>
          <w:jc w:val="center"/>
        </w:trPr>
        <w:tc>
          <w:tcPr>
            <w:tcW w:w="1101" w:type="dxa"/>
            <w:shd w:val="clear" w:color="auto" w:fill="auto"/>
          </w:tcPr>
          <w:p w14:paraId="49502C51" w14:textId="0D773D17" w:rsidR="00C219CF" w:rsidRDefault="00C219CF" w:rsidP="00C219CF">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23C0F260" w14:textId="472DC4A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C1F0346" w14:textId="41DD5D0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CCD6954" w14:textId="6445ED9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F4E6746" w14:textId="69B9A2B5"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DDCC544" w14:textId="11A3F19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889D90" w14:textId="59770C2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91191AD" w14:textId="471A5B7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20E770F" w14:textId="59346EA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FFA52CA" w14:textId="4B86B96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46EF25" w14:textId="0A83034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951172A" w14:textId="5F226FD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F26CFD" w14:textId="472AA21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D4C11BB" w14:textId="499A262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A511B75" w14:textId="39B6640F" w:rsidR="00C219CF" w:rsidRPr="00C219CF" w:rsidRDefault="00C219CF" w:rsidP="00C219CF">
            <w:pPr>
              <w:keepNext/>
              <w:keepLines/>
              <w:spacing w:after="0"/>
              <w:jc w:val="center"/>
              <w:rPr>
                <w:color w:val="000000"/>
              </w:rPr>
            </w:pPr>
            <w:r w:rsidRPr="00C219CF">
              <w:rPr>
                <w:color w:val="000000"/>
              </w:rPr>
              <w:t>D</w:t>
            </w:r>
          </w:p>
        </w:tc>
      </w:tr>
      <w:tr w:rsidR="00C219CF" w:rsidRPr="00CA657A" w14:paraId="74CEE984" w14:textId="77777777" w:rsidTr="00E540D4">
        <w:trPr>
          <w:jc w:val="center"/>
        </w:trPr>
        <w:tc>
          <w:tcPr>
            <w:tcW w:w="1101" w:type="dxa"/>
            <w:shd w:val="clear" w:color="auto" w:fill="auto"/>
          </w:tcPr>
          <w:p w14:paraId="0988D50F" w14:textId="76520EF7" w:rsidR="00C219CF" w:rsidRDefault="00C219CF" w:rsidP="00C219CF">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616252F3" w14:textId="25296EA4"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4151E74" w14:textId="41863F3A"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093E0A62" w14:textId="5634700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C20F498" w14:textId="34B9D1B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7543E65" w14:textId="57AE72C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5EA4DA2" w14:textId="5A752ED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8B10862" w14:textId="5C92574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A9B6AD9" w14:textId="752A231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75ED91A" w14:textId="6C91185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CBBA538" w14:textId="155F027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5BE28F6" w14:textId="78ED7E3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B365A7B" w14:textId="4A10FE8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F39F6D9" w14:textId="090100A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DBFDEB0" w14:textId="06837D7C" w:rsidR="00C219CF" w:rsidRPr="00C219CF" w:rsidRDefault="00C219CF" w:rsidP="00C219CF">
            <w:pPr>
              <w:keepNext/>
              <w:keepLines/>
              <w:spacing w:after="0"/>
              <w:jc w:val="center"/>
              <w:rPr>
                <w:color w:val="000000"/>
              </w:rPr>
            </w:pPr>
            <w:r w:rsidRPr="00C219CF">
              <w:rPr>
                <w:color w:val="000000"/>
              </w:rPr>
              <w:t>D</w:t>
            </w:r>
          </w:p>
        </w:tc>
      </w:tr>
      <w:tr w:rsidR="00C219CF" w:rsidRPr="00CA657A" w14:paraId="199776DF" w14:textId="77777777" w:rsidTr="00E540D4">
        <w:trPr>
          <w:jc w:val="center"/>
        </w:trPr>
        <w:tc>
          <w:tcPr>
            <w:tcW w:w="1101" w:type="dxa"/>
            <w:shd w:val="clear" w:color="auto" w:fill="auto"/>
          </w:tcPr>
          <w:p w14:paraId="40E1563A" w14:textId="55AA9655" w:rsidR="00C219CF" w:rsidRDefault="00C219CF" w:rsidP="00C219CF">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1FB5D0DB" w14:textId="7D71BDF5"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D1A169C" w14:textId="0F915DE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CE2293B" w14:textId="56CB86EF"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B5465A5" w14:textId="590464E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FCC4109" w14:textId="189ECE5A"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9E7C4CB" w14:textId="1F5F188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B75875E" w14:textId="1E3CD7F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6D7295E" w14:textId="1F3638A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5ADDAD" w14:textId="7E277C2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3F73095" w14:textId="4BD22A0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0F8BD5" w14:textId="58A303D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8746410" w14:textId="00D648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2F930D" w14:textId="37A3C12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0294061" w14:textId="2036B291" w:rsidR="00C219CF" w:rsidRPr="00C219CF" w:rsidRDefault="00C219CF" w:rsidP="00C219CF">
            <w:pPr>
              <w:keepNext/>
              <w:keepLines/>
              <w:spacing w:after="0"/>
              <w:jc w:val="center"/>
              <w:rPr>
                <w:color w:val="000000"/>
              </w:rPr>
            </w:pPr>
            <w:r w:rsidRPr="00C219CF">
              <w:rPr>
                <w:color w:val="000000"/>
              </w:rPr>
              <w:t>D</w:t>
            </w:r>
          </w:p>
        </w:tc>
      </w:tr>
      <w:tr w:rsidR="00C219CF" w:rsidRPr="00CA657A" w14:paraId="2F237948" w14:textId="77777777" w:rsidTr="00E540D4">
        <w:trPr>
          <w:jc w:val="center"/>
        </w:trPr>
        <w:tc>
          <w:tcPr>
            <w:tcW w:w="1101" w:type="dxa"/>
            <w:shd w:val="clear" w:color="auto" w:fill="auto"/>
          </w:tcPr>
          <w:p w14:paraId="727F1A44" w14:textId="5D854717" w:rsidR="00C219CF" w:rsidRDefault="00C219CF" w:rsidP="00C219CF">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111F9F16" w14:textId="6D6D3419"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526D68D" w14:textId="1174919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E01A49B" w14:textId="400297C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014AFCA" w14:textId="3E85E7D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4A8BE4A" w14:textId="321CEE1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898D18F" w14:textId="1AE5C16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9AC2907" w14:textId="7B39E50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CAEAF5C" w14:textId="771468D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48A30A4" w14:textId="65066FD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78E3B7" w14:textId="42FDA1C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CC498AE" w14:textId="1734809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D2223B4" w14:textId="5435581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1C077B8" w14:textId="1D81A8F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FBDCB0C" w14:textId="123C35E5" w:rsidR="00C219CF" w:rsidRPr="00C219CF" w:rsidRDefault="00C219CF" w:rsidP="00C219CF">
            <w:pPr>
              <w:keepNext/>
              <w:keepLines/>
              <w:spacing w:after="0"/>
              <w:jc w:val="center"/>
              <w:rPr>
                <w:color w:val="000000"/>
              </w:rPr>
            </w:pPr>
            <w:r w:rsidRPr="00C219CF">
              <w:rPr>
                <w:color w:val="000000"/>
              </w:rPr>
              <w:t>D</w:t>
            </w:r>
          </w:p>
        </w:tc>
      </w:tr>
      <w:tr w:rsidR="00C219CF" w:rsidRPr="00CA657A" w14:paraId="09E5441F" w14:textId="77777777" w:rsidTr="00E540D4">
        <w:trPr>
          <w:jc w:val="center"/>
        </w:trPr>
        <w:tc>
          <w:tcPr>
            <w:tcW w:w="1101" w:type="dxa"/>
            <w:shd w:val="clear" w:color="auto" w:fill="auto"/>
          </w:tcPr>
          <w:p w14:paraId="7EF0849C" w14:textId="2BFAD56D" w:rsidR="00C219CF" w:rsidRDefault="00C219CF" w:rsidP="00C219CF">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6C1C637C" w14:textId="2AEC591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8216DFB" w14:textId="4822014C"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584F93E" w14:textId="5B98A0D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5AAF2A" w14:textId="095E547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56FED0D2" w14:textId="02DAE0E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89DFE14" w14:textId="21F1B91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0290D6C" w14:textId="51562D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1F4BF01" w14:textId="722DB38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55049E1" w14:textId="5E4CD2E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42EFF46" w14:textId="4443BCD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A0405A8" w14:textId="75AF49AE"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759E714" w14:textId="60AA9B6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F02DD6D" w14:textId="0C18E71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BF5A5C5" w14:textId="3265E599" w:rsidR="00C219CF" w:rsidRPr="00C219CF" w:rsidRDefault="00C219CF" w:rsidP="00C219CF">
            <w:pPr>
              <w:keepNext/>
              <w:keepLines/>
              <w:spacing w:after="0"/>
              <w:jc w:val="center"/>
              <w:rPr>
                <w:color w:val="000000"/>
              </w:rPr>
            </w:pPr>
            <w:r w:rsidRPr="00C219CF">
              <w:rPr>
                <w:color w:val="000000"/>
              </w:rPr>
              <w:t>D</w:t>
            </w:r>
          </w:p>
        </w:tc>
      </w:tr>
      <w:tr w:rsidR="00C219CF" w:rsidRPr="00CA657A" w14:paraId="66DED60B" w14:textId="77777777" w:rsidTr="00E540D4">
        <w:trPr>
          <w:jc w:val="center"/>
        </w:trPr>
        <w:tc>
          <w:tcPr>
            <w:tcW w:w="1101" w:type="dxa"/>
            <w:shd w:val="clear" w:color="auto" w:fill="auto"/>
          </w:tcPr>
          <w:p w14:paraId="3B730CAA" w14:textId="69B92351" w:rsidR="00C219CF" w:rsidRDefault="00C219CF" w:rsidP="00C219CF">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47B9A076" w14:textId="0A25F7AD"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74DAC61" w14:textId="6D9B5A3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9DAD317" w14:textId="7BE032C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AE0E8A2" w14:textId="630853C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1494912" w14:textId="5182092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385168D" w14:textId="04A4EDB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3BEDEFD" w14:textId="463F435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C7D597E" w14:textId="0407489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FDEF87D" w14:textId="267940A5"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7EF9259" w14:textId="14B1C7B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CCE505A" w14:textId="0347A62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1ED5573" w14:textId="6EBDE48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F404EE" w14:textId="05F42DD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6DE45E" w14:textId="03905194" w:rsidR="00C219CF" w:rsidRPr="00C219CF" w:rsidRDefault="00C219CF" w:rsidP="00C219CF">
            <w:pPr>
              <w:keepNext/>
              <w:keepLines/>
              <w:spacing w:after="0"/>
              <w:jc w:val="center"/>
              <w:rPr>
                <w:color w:val="000000"/>
              </w:rPr>
            </w:pPr>
            <w:r w:rsidRPr="00C219CF">
              <w:rPr>
                <w:color w:val="000000"/>
              </w:rPr>
              <w:t>D</w:t>
            </w:r>
          </w:p>
        </w:tc>
      </w:tr>
      <w:tr w:rsidR="00C219CF" w:rsidRPr="00CA657A" w14:paraId="7DA2D103" w14:textId="77777777" w:rsidTr="00E540D4">
        <w:trPr>
          <w:jc w:val="center"/>
        </w:trPr>
        <w:tc>
          <w:tcPr>
            <w:tcW w:w="1101" w:type="dxa"/>
            <w:shd w:val="clear" w:color="auto" w:fill="auto"/>
          </w:tcPr>
          <w:p w14:paraId="0DC6536B" w14:textId="7B1116A7" w:rsidR="00C219CF" w:rsidRDefault="00C219CF" w:rsidP="00C219CF">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0C7AE72C" w14:textId="52964985"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2033868" w14:textId="6A8F5A5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097DB2E" w14:textId="1889B27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CC02EAE" w14:textId="758F760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3CBA12E" w14:textId="1BB0211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5F31EA1" w14:textId="4EF1754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AEAD3D0" w14:textId="202DC29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DCCBDC9" w14:textId="168E2C5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2999F17" w14:textId="6747BC2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A78EB60" w14:textId="460A070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BEAC0A8" w14:textId="09BB54E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7EDAD65" w14:textId="72B4195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21D6A9" w14:textId="023C59F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34B224" w14:textId="6054709C" w:rsidR="00C219CF" w:rsidRPr="00C219CF" w:rsidRDefault="00C219CF" w:rsidP="00C219CF">
            <w:pPr>
              <w:keepNext/>
              <w:keepLines/>
              <w:spacing w:after="0"/>
              <w:jc w:val="center"/>
              <w:rPr>
                <w:color w:val="000000"/>
              </w:rPr>
            </w:pPr>
            <w:r w:rsidRPr="00C219CF">
              <w:rPr>
                <w:color w:val="000000"/>
              </w:rPr>
              <w:t>D</w:t>
            </w:r>
          </w:p>
        </w:tc>
      </w:tr>
      <w:tr w:rsidR="00C219CF" w:rsidRPr="00CA657A" w14:paraId="158BA5AA" w14:textId="77777777" w:rsidTr="00E540D4">
        <w:trPr>
          <w:jc w:val="center"/>
        </w:trPr>
        <w:tc>
          <w:tcPr>
            <w:tcW w:w="1101" w:type="dxa"/>
            <w:shd w:val="clear" w:color="auto" w:fill="auto"/>
          </w:tcPr>
          <w:p w14:paraId="6A395A4C" w14:textId="40D05BB2" w:rsidR="00C219CF" w:rsidRDefault="00C219CF" w:rsidP="00C219CF">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3549F957" w14:textId="2270F1A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1EF4F60" w14:textId="61F29FF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4C50EBD" w14:textId="33F028A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D31BB0" w14:textId="1F53E7D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BD9FD2A" w14:textId="70F292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4D20003" w14:textId="24FC5EA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7573F10" w14:textId="00C8E9F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1B500E" w14:textId="36C5724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7DB240B" w14:textId="4FBD6EF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D02969C" w14:textId="31581F3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758A5A1" w14:textId="1CB1DD5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ED6EBDA" w14:textId="6E84349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22E647" w14:textId="60E20EE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3E93B10" w14:textId="5B624E37" w:rsidR="00C219CF" w:rsidRPr="00C219CF" w:rsidRDefault="00C219CF" w:rsidP="00C219CF">
            <w:pPr>
              <w:keepNext/>
              <w:keepLines/>
              <w:spacing w:after="0"/>
              <w:jc w:val="center"/>
              <w:rPr>
                <w:color w:val="000000"/>
              </w:rPr>
            </w:pPr>
            <w:r w:rsidRPr="00C219CF">
              <w:rPr>
                <w:color w:val="000000"/>
              </w:rPr>
              <w:t>D</w:t>
            </w:r>
          </w:p>
        </w:tc>
      </w:tr>
    </w:tbl>
    <w:p w14:paraId="140A2C9B" w14:textId="41A85280" w:rsidR="006A102D" w:rsidRDefault="00D55AE2" w:rsidP="004A0DFD">
      <w:pPr>
        <w:spacing w:before="180"/>
        <w:rPr>
          <w:rFonts w:eastAsia="SimSun"/>
          <w:lang w:eastAsia="zh-CN"/>
        </w:rPr>
      </w:pPr>
      <w:r>
        <w:rPr>
          <w:rFonts w:eastAsia="SimSun"/>
          <w:lang w:eastAsia="zh-CN"/>
        </w:rPr>
        <w:t xml:space="preserve">For a </w:t>
      </w:r>
      <w:r w:rsidR="007C0EDF">
        <w:rPr>
          <w:rFonts w:eastAsia="SimSun"/>
          <w:lang w:eastAsia="zh-CN"/>
        </w:rPr>
        <w:t xml:space="preserve">serving </w:t>
      </w:r>
      <w:r>
        <w:rPr>
          <w:rFonts w:eastAsia="SimSun"/>
          <w:lang w:eastAsia="zh-CN"/>
        </w:rPr>
        <w:t>cell of an IAB-node MT</w:t>
      </w:r>
      <w:r>
        <w:rPr>
          <w:lang w:val="en-US"/>
        </w:rPr>
        <w:t>,</w:t>
      </w:r>
      <w:r w:rsidRPr="009861A4">
        <w:rPr>
          <w:rFonts w:eastAsia="SimSun"/>
          <w:lang w:eastAsia="zh-CN"/>
        </w:rPr>
        <w:t xml:space="preserve"> </w:t>
      </w:r>
      <w:r>
        <w:rPr>
          <w:rFonts w:eastAsia="SimSun"/>
          <w:lang w:eastAsia="zh-CN"/>
        </w:rPr>
        <w:t>the</w:t>
      </w:r>
      <w:r w:rsidR="006A102D" w:rsidRPr="009861A4">
        <w:rPr>
          <w:rFonts w:eastAsia="SimSun"/>
          <w:lang w:eastAsia="zh-CN"/>
        </w:rPr>
        <w:t xml:space="preserve"> IAB-node MT can be provided by </w:t>
      </w:r>
      <w:r w:rsidR="006A102D" w:rsidRPr="009861A4">
        <w:rPr>
          <w:rFonts w:eastAsia="SimSun"/>
          <w:i/>
          <w:iCs/>
          <w:lang w:eastAsia="zh-CN"/>
        </w:rPr>
        <w:t>guard-</w:t>
      </w:r>
      <w:proofErr w:type="spellStart"/>
      <w:r w:rsidR="006A102D" w:rsidRPr="009861A4">
        <w:rPr>
          <w:rFonts w:eastAsia="SimSun"/>
          <w:i/>
          <w:iCs/>
          <w:lang w:eastAsia="zh-CN"/>
        </w:rPr>
        <w:t>SymbolsProvided</w:t>
      </w:r>
      <w:proofErr w:type="spellEnd"/>
      <w:r w:rsidR="006A102D" w:rsidRPr="009861A4">
        <w:rPr>
          <w:rFonts w:eastAsia="SimSun"/>
          <w:lang w:eastAsia="zh-CN"/>
        </w:rPr>
        <w:t xml:space="preserve"> a number of symbols that will not be used for the IAB-node MT in slots where the IAB-node transitions between IAB-node MT and IAB-node DU. </w:t>
      </w:r>
      <w:r w:rsidR="00E523BF">
        <w:rPr>
          <w:rFonts w:eastAsia="SimSun"/>
          <w:lang w:eastAsia="zh-CN"/>
        </w:rPr>
        <w:t xml:space="preserve">A SCS configuration for the number of symbols is provided by </w:t>
      </w:r>
      <w:proofErr w:type="spellStart"/>
      <w:r w:rsidR="00E523BF">
        <w:rPr>
          <w:rFonts w:eastAsia="SimSun"/>
          <w:i/>
          <w:lang w:eastAsia="zh-CN"/>
        </w:rPr>
        <w:t>g</w:t>
      </w:r>
      <w:r w:rsidR="00E523BF" w:rsidRPr="00E523BF">
        <w:rPr>
          <w:rFonts w:eastAsia="SimSun"/>
          <w:i/>
          <w:lang w:eastAsia="zh-CN"/>
        </w:rPr>
        <w:t>uardSymbol</w:t>
      </w:r>
      <w:proofErr w:type="spellEnd"/>
      <w:r w:rsidR="00E523BF" w:rsidRPr="00E523BF">
        <w:rPr>
          <w:rFonts w:eastAsia="SimSun"/>
          <w:i/>
          <w:lang w:eastAsia="zh-CN"/>
        </w:rPr>
        <w:t>-SCS</w:t>
      </w:r>
      <w:r w:rsidR="00E523BF">
        <w:rPr>
          <w:rFonts w:eastAsia="SimSun"/>
          <w:lang w:eastAsia="zh-CN"/>
        </w:rPr>
        <w:t>.</w:t>
      </w:r>
    </w:p>
    <w:p w14:paraId="7A85D1EA" w14:textId="52A9303E" w:rsidR="00773C58" w:rsidRDefault="006A102D" w:rsidP="006A102D">
      <w:r w:rsidRPr="009861A4">
        <w:rPr>
          <w:rFonts w:eastAsia="SimSun"/>
          <w:lang w:eastAsia="zh-CN"/>
        </w:rPr>
        <w:t>With reference to slots of an IAB-node DU</w:t>
      </w:r>
      <w:r>
        <w:rPr>
          <w:rFonts w:eastAsia="SimSun"/>
          <w:lang w:eastAsia="zh-CN"/>
        </w:rPr>
        <w:t xml:space="preserve"> </w:t>
      </w:r>
      <w:r w:rsidR="007C0EDF">
        <w:rPr>
          <w:rFonts w:eastAsia="SimSun"/>
          <w:lang w:eastAsia="zh-CN"/>
        </w:rPr>
        <w:t xml:space="preserve">serving </w:t>
      </w:r>
      <w:r>
        <w:rPr>
          <w:rFonts w:eastAsia="SimSun"/>
          <w:lang w:eastAsia="zh-CN"/>
        </w:rPr>
        <w:t>cell</w:t>
      </w:r>
      <w:r w:rsidRPr="009861A4">
        <w:rPr>
          <w:rFonts w:eastAsia="SimSun"/>
          <w:lang w:eastAsia="zh-CN"/>
        </w:rPr>
        <w:t xml:space="preserve">, a symbol in a slot of an IAB-node DU </w:t>
      </w:r>
      <w:r w:rsidR="007C0EDF">
        <w:rPr>
          <w:rFonts w:eastAsia="SimSun"/>
          <w:lang w:eastAsia="zh-CN"/>
        </w:rPr>
        <w:t xml:space="preserve">serving </w:t>
      </w:r>
      <w:r>
        <w:rPr>
          <w:rFonts w:eastAsia="SimSun"/>
          <w:lang w:eastAsia="zh-CN"/>
        </w:rPr>
        <w:t xml:space="preserve">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rsidR="00470C6E">
        <w:t xml:space="preserve"> </w:t>
      </w:r>
      <w:r w:rsidR="007C0EDF">
        <w:t xml:space="preserve">serving </w:t>
      </w:r>
      <w:r w:rsidR="00470C6E">
        <w:t>cell</w:t>
      </w:r>
      <w:r w:rsidRPr="009861A4">
        <w:t xml:space="preserve"> can respectively transmit, receive, or either transmit or receive in the symbol. </w:t>
      </w:r>
    </w:p>
    <w:p w14:paraId="5F00E9DC" w14:textId="42F73E38" w:rsidR="00773C58" w:rsidRPr="008945ED" w:rsidRDefault="006A102D" w:rsidP="00285BF8">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 </w:t>
      </w:r>
    </w:p>
    <w:p w14:paraId="41187723" w14:textId="772FF8E4" w:rsidR="00773C58" w:rsidRPr="00D025F3" w:rsidRDefault="00773C58" w:rsidP="00773C58">
      <w:pPr>
        <w:pStyle w:val="ListParagraph"/>
        <w:numPr>
          <w:ilvl w:val="0"/>
          <w:numId w:val="24"/>
        </w:numPr>
        <w:overflowPunct w:val="0"/>
        <w:autoSpaceDE w:val="0"/>
        <w:autoSpaceDN w:val="0"/>
        <w:adjustRightInd w:val="0"/>
        <w:spacing w:after="120" w:line="240" w:lineRule="auto"/>
        <w:contextualSpacing w:val="0"/>
        <w:textAlignment w:val="baseline"/>
        <w:rPr>
          <w:rFonts w:ascii="Times New Roman" w:hAnsi="Times New Roman"/>
          <w:iCs/>
          <w:color w:val="000000" w:themeColor="text1"/>
          <w:sz w:val="20"/>
          <w:szCs w:val="20"/>
        </w:rPr>
      </w:pPr>
      <w:r w:rsidRPr="00D025F3">
        <w:rPr>
          <w:rFonts w:ascii="Times New Roman" w:hAnsi="Times New Roman"/>
          <w:iCs/>
          <w:color w:val="000000" w:themeColor="text1"/>
          <w:sz w:val="20"/>
          <w:szCs w:val="20"/>
        </w:rPr>
        <w:t xml:space="preserve">for the IAB-node MT, </w:t>
      </w:r>
      <w:r w:rsidR="00D025F3" w:rsidRPr="00D025F3">
        <w:rPr>
          <w:rFonts w:ascii="Times New Roman" w:hAnsi="Times New Roman"/>
          <w:color w:val="000000" w:themeColor="text1"/>
          <w:sz w:val="20"/>
          <w:szCs w:val="20"/>
        </w:rPr>
        <w:t xml:space="preserve">ability to </w:t>
      </w:r>
      <w:r w:rsidRPr="00D025F3">
        <w:rPr>
          <w:rFonts w:ascii="Times New Roman" w:hAnsi="Times New Roman"/>
          <w:iCs/>
          <w:color w:val="000000" w:themeColor="text1"/>
          <w:sz w:val="20"/>
          <w:szCs w:val="20"/>
        </w:rPr>
        <w:t>transmi</w:t>
      </w:r>
      <w:r w:rsidR="00D025F3">
        <w:rPr>
          <w:rFonts w:ascii="Times New Roman" w:hAnsi="Times New Roman"/>
          <w:iCs/>
          <w:color w:val="000000" w:themeColor="text1"/>
          <w:sz w:val="20"/>
          <w:szCs w:val="20"/>
        </w:rPr>
        <w:t>t</w:t>
      </w:r>
      <w:r w:rsidRPr="00D025F3">
        <w:rPr>
          <w:rFonts w:ascii="Times New Roman" w:hAnsi="Times New Roman"/>
          <w:iCs/>
          <w:color w:val="000000" w:themeColor="text1"/>
          <w:sz w:val="20"/>
          <w:szCs w:val="20"/>
        </w:rPr>
        <w:t xml:space="preserve"> or rece</w:t>
      </w:r>
      <w:r w:rsidR="00D025F3">
        <w:rPr>
          <w:rFonts w:ascii="Times New Roman" w:hAnsi="Times New Roman"/>
          <w:iCs/>
          <w:color w:val="000000" w:themeColor="text1"/>
          <w:sz w:val="20"/>
          <w:szCs w:val="20"/>
        </w:rPr>
        <w:t>ive</w:t>
      </w:r>
      <w:r w:rsidRPr="00D025F3">
        <w:rPr>
          <w:rFonts w:ascii="Times New Roman" w:hAnsi="Times New Roman"/>
          <w:iCs/>
          <w:color w:val="000000" w:themeColor="text1"/>
          <w:sz w:val="20"/>
          <w:szCs w:val="20"/>
        </w:rPr>
        <w:t xml:space="preserve"> by the IAB-node DU in the soft symbol is equivalent to a configuration of the soft symbol as unavailable, or</w:t>
      </w:r>
    </w:p>
    <w:p w14:paraId="1679F035" w14:textId="633D7A0C" w:rsidR="00773C58" w:rsidRPr="00285BF8" w:rsidRDefault="00773C58" w:rsidP="00773C58">
      <w:pPr>
        <w:pStyle w:val="ListParagraph"/>
        <w:numPr>
          <w:ilvl w:val="0"/>
          <w:numId w:val="24"/>
        </w:numPr>
        <w:overflowPunct w:val="0"/>
        <w:autoSpaceDE w:val="0"/>
        <w:autoSpaceDN w:val="0"/>
        <w:adjustRightInd w:val="0"/>
        <w:spacing w:after="120" w:line="240" w:lineRule="auto"/>
        <w:contextualSpacing w:val="0"/>
        <w:jc w:val="both"/>
        <w:textAlignment w:val="baseline"/>
        <w:rPr>
          <w:rFonts w:ascii="Times New Roman" w:hAnsi="Times New Roman"/>
          <w:sz w:val="20"/>
          <w:szCs w:val="20"/>
        </w:rPr>
      </w:pPr>
      <w:r>
        <w:rPr>
          <w:rFonts w:ascii="Times New Roman" w:hAnsi="Times New Roman"/>
          <w:iCs/>
          <w:sz w:val="20"/>
          <w:szCs w:val="20"/>
        </w:rPr>
        <w:lastRenderedPageBreak/>
        <w:t>the IAB-</w:t>
      </w:r>
      <w:r w:rsidRPr="009927DB">
        <w:rPr>
          <w:rFonts w:ascii="Times New Roman" w:hAnsi="Times New Roman"/>
          <w:iCs/>
          <w:sz w:val="20"/>
          <w:szCs w:val="20"/>
        </w:rPr>
        <w:t xml:space="preserve">node </w:t>
      </w:r>
      <w:r>
        <w:rPr>
          <w:rFonts w:ascii="Times New Roman" w:hAnsi="Times New Roman"/>
          <w:iCs/>
          <w:sz w:val="20"/>
          <w:szCs w:val="20"/>
        </w:rPr>
        <w:t>DU</w:t>
      </w:r>
      <w:r w:rsidRPr="009927DB">
        <w:rPr>
          <w:rFonts w:ascii="Times New Roman" w:hAnsi="Times New Roman"/>
          <w:iCs/>
          <w:sz w:val="20"/>
          <w:szCs w:val="20"/>
        </w:rPr>
        <w:t xml:space="preserve"> </w:t>
      </w:r>
      <w:r>
        <w:rPr>
          <w:rFonts w:ascii="Times New Roman" w:hAnsi="Times New Roman"/>
          <w:iCs/>
          <w:sz w:val="20"/>
          <w:szCs w:val="20"/>
        </w:rPr>
        <w:t>detects</w:t>
      </w:r>
      <w:r w:rsidRPr="009927DB">
        <w:rPr>
          <w:rFonts w:ascii="Times New Roman" w:hAnsi="Times New Roman"/>
          <w:iCs/>
          <w:sz w:val="20"/>
          <w:szCs w:val="20"/>
        </w:rPr>
        <w:t xml:space="preserve"> a DCI format </w:t>
      </w:r>
      <w:r>
        <w:rPr>
          <w:rFonts w:ascii="Times New Roman" w:hAnsi="Times New Roman"/>
          <w:iCs/>
          <w:sz w:val="20"/>
          <w:szCs w:val="20"/>
        </w:rPr>
        <w:t>2_5</w:t>
      </w:r>
      <w:r w:rsidRPr="009927DB">
        <w:rPr>
          <w:rFonts w:ascii="Times New Roman" w:hAnsi="Times New Roman"/>
          <w:iCs/>
          <w:sz w:val="20"/>
          <w:szCs w:val="20"/>
        </w:rPr>
        <w:t xml:space="preserve"> with </w:t>
      </w:r>
      <w:r>
        <w:rPr>
          <w:rFonts w:ascii="Times New Roman" w:hAnsi="Times New Roman"/>
          <w:iCs/>
          <w:sz w:val="20"/>
          <w:szCs w:val="20"/>
        </w:rPr>
        <w:t xml:space="preserve">an </w:t>
      </w:r>
      <w:r w:rsidRPr="009927DB">
        <w:rPr>
          <w:rFonts w:ascii="Times New Roman" w:eastAsia="SimSun" w:hAnsi="Times New Roman"/>
          <w:sz w:val="20"/>
          <w:szCs w:val="20"/>
          <w:lang w:eastAsia="zh-CN"/>
        </w:rPr>
        <w:t xml:space="preserve">AI index field </w:t>
      </w:r>
      <w:r>
        <w:rPr>
          <w:rFonts w:ascii="Times New Roman" w:eastAsia="SimSun" w:hAnsi="Times New Roman"/>
          <w:sz w:val="20"/>
          <w:szCs w:val="20"/>
          <w:lang w:eastAsia="zh-CN"/>
        </w:rPr>
        <w:t xml:space="preserve">value </w:t>
      </w:r>
      <w:r>
        <w:rPr>
          <w:rFonts w:ascii="Times New Roman" w:hAnsi="Times New Roman"/>
          <w:iCs/>
          <w:sz w:val="20"/>
          <w:szCs w:val="20"/>
        </w:rPr>
        <w:t>indicating</w:t>
      </w:r>
      <w:r w:rsidRPr="009927DB">
        <w:rPr>
          <w:rFonts w:ascii="Times New Roman" w:hAnsi="Times New Roman"/>
          <w:iCs/>
          <w:sz w:val="20"/>
          <w:szCs w:val="20"/>
        </w:rPr>
        <w:t xml:space="preserve"> the soft symbol</w:t>
      </w:r>
      <w:r>
        <w:rPr>
          <w:rFonts w:ascii="Times New Roman" w:hAnsi="Times New Roman"/>
          <w:iCs/>
          <w:sz w:val="20"/>
          <w:szCs w:val="20"/>
        </w:rPr>
        <w:t xml:space="preserve"> a</w:t>
      </w:r>
      <w:r w:rsidRPr="009927DB">
        <w:rPr>
          <w:rFonts w:ascii="Times New Roman" w:hAnsi="Times New Roman"/>
          <w:iCs/>
          <w:sz w:val="20"/>
          <w:szCs w:val="20"/>
        </w:rPr>
        <w:t>s available</w:t>
      </w:r>
      <w:r>
        <w:rPr>
          <w:rFonts w:ascii="Times New Roman" w:hAnsi="Times New Roman"/>
          <w:iCs/>
          <w:sz w:val="20"/>
          <w:szCs w:val="20"/>
        </w:rPr>
        <w:t xml:space="preserve"> for transmission or reception</w:t>
      </w:r>
    </w:p>
    <w:p w14:paraId="6EF2ABD2" w14:textId="7AD2F60A" w:rsidR="00380ABF" w:rsidRDefault="006A102D" w:rsidP="006A102D">
      <w:r w:rsidRPr="009861A4">
        <w:t xml:space="preserve">When a symbol is </w:t>
      </w:r>
      <w:r>
        <w:t>configured</w:t>
      </w:r>
      <w:r w:rsidRPr="009861A4">
        <w:t xml:space="preserve"> as unavailable, the IAB-node DU neither transmits nor receives in the symbol. </w:t>
      </w:r>
    </w:p>
    <w:p w14:paraId="789DCDF1" w14:textId="072C3801" w:rsidR="00380ABF" w:rsidRPr="009861A4" w:rsidRDefault="00380ABF" w:rsidP="00380ABF">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727D33D9" w14:textId="68221829" w:rsidR="006A102D" w:rsidRPr="00395A08" w:rsidRDefault="006A102D" w:rsidP="006A102D">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proofErr w:type="spellStart"/>
      <w:r>
        <w:rPr>
          <w:i/>
          <w:lang w:val="en-US"/>
        </w:rPr>
        <w:t>a</w:t>
      </w:r>
      <w:r w:rsidRPr="00CA657A">
        <w:rPr>
          <w:i/>
          <w:lang w:val="en-US"/>
        </w:rPr>
        <w:t>i</w:t>
      </w:r>
      <w:proofErr w:type="spellEnd"/>
      <w:r w:rsidRPr="00CA657A">
        <w:rPr>
          <w:i/>
          <w:lang w:val="en-US"/>
        </w:rPr>
        <w:t>-RNTI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w:t>
      </w:r>
      <w:r w:rsidR="00D55AE2">
        <w:rPr>
          <w:lang w:val="en-US"/>
        </w:rPr>
        <w:t>2_5</w:t>
      </w:r>
      <w:r w:rsidRPr="00CA657A">
        <w:rPr>
          <w:lang w:val="en-US"/>
        </w:rPr>
        <w:t xml:space="preserve"> by </w:t>
      </w:r>
      <w:r w:rsidRPr="00CA657A">
        <w:rPr>
          <w:i/>
        </w:rPr>
        <w:t>dci-</w:t>
      </w:r>
      <w:proofErr w:type="spellStart"/>
      <w:r w:rsidRPr="00CA657A">
        <w:rPr>
          <w:i/>
        </w:rPr>
        <w:t>PayloadSize</w:t>
      </w:r>
      <w:proofErr w:type="spellEnd"/>
      <w:r>
        <w:rPr>
          <w:i/>
        </w:rPr>
        <w:t>-AI</w:t>
      </w:r>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sidRPr="007E0898">
        <w:rPr>
          <w:bCs/>
          <w:i/>
          <w:iCs/>
          <w:lang w:eastAsia="zh-CN"/>
        </w:rPr>
        <w:t>-IAB</w:t>
      </w:r>
      <w:r>
        <w:rPr>
          <w:bCs/>
          <w:iCs/>
          <w:lang w:eastAsia="zh-CN"/>
        </w:rPr>
        <w:t>,</w:t>
      </w:r>
      <w:r w:rsidRPr="007E0898">
        <w:rPr>
          <w:bCs/>
          <w:iCs/>
          <w:lang w:eastAsia="zh-CN"/>
        </w:rPr>
        <w:t xml:space="preserve"> for monitoring PDCCH</w:t>
      </w:r>
      <w:r>
        <w:rPr>
          <w:bCs/>
          <w:iCs/>
          <w:lang w:eastAsia="zh-CN"/>
        </w:rPr>
        <w:t>.</w:t>
      </w:r>
      <w:r w:rsidRPr="007E0898">
        <w:rPr>
          <w:bCs/>
          <w:iCs/>
          <w:lang w:eastAsia="zh-CN"/>
        </w:rPr>
        <w:t xml:space="preserve">  </w:t>
      </w:r>
    </w:p>
    <w:p w14:paraId="483B13C0" w14:textId="7F05CC9C" w:rsidR="006A102D" w:rsidRPr="00CA657A" w:rsidRDefault="006A102D" w:rsidP="006A102D">
      <w:pPr>
        <w:rPr>
          <w:lang w:val="en-US"/>
        </w:rPr>
      </w:pPr>
      <w:r w:rsidRPr="00CA657A">
        <w:rPr>
          <w:lang w:val="en-US"/>
        </w:rPr>
        <w:t xml:space="preserve">For each serving cell </w:t>
      </w:r>
      <w:r>
        <w:rPr>
          <w:lang w:val="en-US"/>
        </w:rPr>
        <w:t xml:space="preserve">of an IAB-node DU </w:t>
      </w:r>
      <w:r w:rsidRPr="00CA657A">
        <w:rPr>
          <w:lang w:val="en-US"/>
        </w:rPr>
        <w:t xml:space="preserve">in </w:t>
      </w:r>
      <w:r w:rsidR="008D3E16">
        <w:rPr>
          <w:lang w:val="en-US"/>
        </w:rPr>
        <w:t>a</w:t>
      </w:r>
      <w:r>
        <w:rPr>
          <w:lang w:val="en-US"/>
        </w:rPr>
        <w:t xml:space="preserve"> set of serving cells of the IAB-node DU, the IAB-node</w:t>
      </w:r>
      <w:r w:rsidRPr="00CA657A">
        <w:rPr>
          <w:lang w:val="en-US"/>
        </w:rPr>
        <w:t xml:space="preserve"> </w:t>
      </w:r>
      <w:r w:rsidR="007C0EDF">
        <w:rPr>
          <w:lang w:val="en-US"/>
        </w:rPr>
        <w:t xml:space="preserve">DU </w:t>
      </w:r>
      <w:r w:rsidRPr="00CA657A">
        <w:rPr>
          <w:lang w:val="en-US"/>
        </w:rPr>
        <w:t xml:space="preserve">can be provided: </w:t>
      </w:r>
    </w:p>
    <w:p w14:paraId="1D7199C6" w14:textId="336C6C9D" w:rsidR="006A102D" w:rsidRPr="00CA5C2A" w:rsidRDefault="006A102D" w:rsidP="006A102D">
      <w:pPr>
        <w:pStyle w:val="B1"/>
        <w:rPr>
          <w:sz w:val="24"/>
        </w:rPr>
      </w:pPr>
      <w:r>
        <w:t>-</w:t>
      </w:r>
      <w:r>
        <w:tab/>
      </w:r>
      <w:proofErr w:type="gramStart"/>
      <w:r>
        <w:t>an</w:t>
      </w:r>
      <w:proofErr w:type="gramEnd"/>
      <w:r>
        <w:t xml:space="preserve"> identity of the IAB-node DU</w:t>
      </w:r>
      <w:r w:rsidRPr="00CA657A">
        <w:t xml:space="preserve"> </w:t>
      </w:r>
      <w:r w:rsidR="007C0EDF">
        <w:t xml:space="preserve">serving </w:t>
      </w:r>
      <w:r w:rsidRPr="00CA657A">
        <w:t xml:space="preserve">cell by </w:t>
      </w:r>
      <w:proofErr w:type="spellStart"/>
      <w:r w:rsidRPr="00CA5C2A">
        <w:rPr>
          <w:rStyle w:val="fontstyle01"/>
          <w:szCs w:val="16"/>
          <w:lang w:eastAsia="zh-CN"/>
        </w:rPr>
        <w:t>iabDuCellId</w:t>
      </w:r>
      <w:proofErr w:type="spellEnd"/>
      <w:r w:rsidRPr="00CA5C2A">
        <w:rPr>
          <w:rStyle w:val="fontstyle01"/>
          <w:szCs w:val="16"/>
          <w:lang w:eastAsia="zh-CN"/>
        </w:rPr>
        <w:t>-AI</w:t>
      </w:r>
    </w:p>
    <w:p w14:paraId="2A24FF6C" w14:textId="13CE9AB6" w:rsidR="006A102D" w:rsidRPr="00CA657A" w:rsidRDefault="006A102D" w:rsidP="006A102D">
      <w:pPr>
        <w:pStyle w:val="B1"/>
      </w:pPr>
      <w:r>
        <w:t>-</w:t>
      </w:r>
      <w:r>
        <w:tab/>
      </w:r>
      <w:proofErr w:type="gramStart"/>
      <w:r>
        <w:t>a</w:t>
      </w:r>
      <w:proofErr w:type="gramEnd"/>
      <w:r>
        <w:t xml:space="preserve"> location of an availability indicator (AI)</w:t>
      </w:r>
      <w:r w:rsidRPr="00CA657A">
        <w:t xml:space="preserve"> </w:t>
      </w:r>
      <w:r>
        <w:t xml:space="preserve">index field in DCI format </w:t>
      </w:r>
      <w:r w:rsidR="00D55AE2">
        <w:t>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p>
    <w:p w14:paraId="68679871" w14:textId="77777777" w:rsidR="006A102D" w:rsidRPr="00CA657A" w:rsidRDefault="006A102D" w:rsidP="006A102D">
      <w:pPr>
        <w:pStyle w:val="B1"/>
      </w:pPr>
      <w:r>
        <w:t>-</w:t>
      </w:r>
      <w:r>
        <w:tab/>
      </w:r>
      <w:proofErr w:type="gramStart"/>
      <w:r w:rsidRPr="00CA657A">
        <w:t>a</w:t>
      </w:r>
      <w:proofErr w:type="gramEnd"/>
      <w:r w:rsidRPr="00CA657A">
        <w:t xml:space="preserve">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p>
    <w:p w14:paraId="69500875" w14:textId="62069DB5" w:rsidR="006A102D" w:rsidRPr="00CA657A" w:rsidRDefault="006A102D" w:rsidP="006A102D">
      <w:pPr>
        <w:pStyle w:val="B2"/>
      </w:pPr>
      <w:r>
        <w:t>-</w:t>
      </w:r>
      <w:r>
        <w:tab/>
      </w:r>
      <w:proofErr w:type="spellStart"/>
      <w:proofErr w:type="gramStart"/>
      <w:r w:rsidRPr="00CC6B34">
        <w:rPr>
          <w:rStyle w:val="fontstyle01"/>
          <w:szCs w:val="16"/>
          <w:lang w:eastAsia="zh-CN"/>
        </w:rPr>
        <w:t>resourceAvailability</w:t>
      </w:r>
      <w:proofErr w:type="spellEnd"/>
      <w:proofErr w:type="gramEnd"/>
      <w:r w:rsidRPr="00CC6B34">
        <w:rPr>
          <w:sz w:val="24"/>
        </w:rPr>
        <w:t xml:space="preserve"> </w:t>
      </w:r>
      <w:r>
        <w:t xml:space="preserve">indicating availability </w:t>
      </w:r>
      <w:r w:rsidR="00141981">
        <w:t xml:space="preserve">of soft symbols </w:t>
      </w:r>
      <w:r>
        <w:t>in one or more slots for the IAB-node DU</w:t>
      </w:r>
      <w:r w:rsidRPr="00CA657A">
        <w:t xml:space="preserve"> </w:t>
      </w:r>
      <w:r w:rsidR="007C0EDF">
        <w:t xml:space="preserve">serving </w:t>
      </w:r>
      <w:r w:rsidRPr="00CA657A">
        <w:t xml:space="preserve">cell, and </w:t>
      </w:r>
    </w:p>
    <w:p w14:paraId="3E614F70" w14:textId="1FC05C14" w:rsidR="006A102D" w:rsidRPr="006D5695" w:rsidRDefault="006A102D" w:rsidP="006A102D">
      <w:pPr>
        <w:pStyle w:val="B2"/>
        <w:rPr>
          <w:sz w:val="24"/>
        </w:rPr>
      </w:pPr>
      <w:r>
        <w:t>-</w:t>
      </w:r>
      <w:r>
        <w:tab/>
      </w:r>
      <w:proofErr w:type="gramStart"/>
      <w:r w:rsidRPr="00CA657A">
        <w:t>a</w:t>
      </w:r>
      <w:proofErr w:type="gramEnd"/>
      <w:r w:rsidRPr="00CA657A">
        <w:t xml:space="preserve"> mapping for the </w:t>
      </w:r>
      <w:r w:rsidR="00141981">
        <w:t>soft symbol</w:t>
      </w:r>
      <w:r>
        <w:t xml:space="preserve"> availability</w:t>
      </w:r>
      <w:r w:rsidRPr="00CA657A">
        <w:t xml:space="preserve"> combination</w:t>
      </w:r>
      <w:r>
        <w:t>s</w:t>
      </w:r>
      <w:r w:rsidRPr="00CA657A">
        <w:t xml:space="preserve"> provided by </w:t>
      </w:r>
      <w:proofErr w:type="spellStart"/>
      <w:r w:rsidRPr="006D5695">
        <w:rPr>
          <w:rStyle w:val="fontstyle01"/>
          <w:szCs w:val="16"/>
          <w:lang w:eastAsia="zh-CN"/>
        </w:rPr>
        <w:t>AvailabilityCombination</w:t>
      </w:r>
      <w:proofErr w:type="spellEnd"/>
      <w:r w:rsidRPr="006D5695">
        <w:rPr>
          <w:sz w:val="24"/>
        </w:rPr>
        <w:t xml:space="preserve"> </w:t>
      </w:r>
      <w:r w:rsidRPr="00CA657A">
        <w:t xml:space="preserve">to a corresponding </w:t>
      </w:r>
      <w:r>
        <w:t xml:space="preserve">AI </w:t>
      </w:r>
      <w:r w:rsidRPr="00CA657A">
        <w:t>i</w:t>
      </w:r>
      <w:r>
        <w:t xml:space="preserve">ndex field value in DCI format </w:t>
      </w:r>
      <w:r w:rsidR="00D55AE2">
        <w:t>2_5</w:t>
      </w:r>
      <w:r w:rsidRPr="00CA657A">
        <w:t xml:space="preserve"> provided by </w:t>
      </w:r>
      <w:proofErr w:type="spellStart"/>
      <w:r w:rsidRPr="006D5695">
        <w:rPr>
          <w:rStyle w:val="fontstyle01"/>
          <w:szCs w:val="16"/>
          <w:lang w:eastAsia="zh-CN"/>
        </w:rPr>
        <w:t>availabilityCombinationId</w:t>
      </w:r>
      <w:proofErr w:type="spellEnd"/>
    </w:p>
    <w:p w14:paraId="018619BA" w14:textId="2EB45369" w:rsidR="00141981" w:rsidRPr="00CA657A" w:rsidRDefault="006A102D" w:rsidP="006A102D">
      <w:pPr>
        <w:rPr>
          <w:lang w:val="en-US"/>
        </w:rPr>
      </w:pPr>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 xml:space="preserve">DCI format </w:t>
      </w:r>
      <w:r w:rsidR="00D55AE2">
        <w:rPr>
          <w:rFonts w:eastAsia="SimSun"/>
          <w:lang w:eastAsia="zh-CN"/>
        </w:rPr>
        <w:t>2_5</w:t>
      </w:r>
      <w:r>
        <w:rPr>
          <w:rFonts w:eastAsia="SimSun"/>
          <w:lang w:eastAsia="zh-CN"/>
        </w:rPr>
        <w:t xml:space="preserve"> indicates to an IAB-node DU a </w:t>
      </w:r>
      <w:r w:rsidR="00141981">
        <w:rPr>
          <w:rFonts w:eastAsia="SimSun"/>
          <w:lang w:eastAsia="zh-CN"/>
        </w:rPr>
        <w:t>soft symbol</w:t>
      </w:r>
      <w:r>
        <w:rPr>
          <w:rFonts w:eastAsia="SimSun"/>
          <w:lang w:eastAsia="zh-CN"/>
        </w:rPr>
        <w:t xml:space="preserve"> availability</w:t>
      </w:r>
      <w:r>
        <w:rPr>
          <w:rFonts w:eastAsia="SimSun"/>
          <w:lang w:val="en-US" w:eastAsia="zh-CN"/>
        </w:rPr>
        <w:t xml:space="preserve"> in each slot for</w:t>
      </w:r>
      <w:r w:rsidRPr="00CA657A">
        <w:rPr>
          <w:rFonts w:eastAsia="SimSun"/>
          <w:lang w:val="en-US" w:eastAsia="zh-CN"/>
        </w:rPr>
        <w:t xml:space="preserve"> a number of slots for each DL BWP or each UL BWP starting from a slot where</w:t>
      </w:r>
      <w:r>
        <w:rPr>
          <w:rFonts w:eastAsia="SimSun"/>
          <w:lang w:val="en-US" w:eastAsia="zh-CN"/>
        </w:rPr>
        <w:t xml:space="preserve"> the IAB-node detects the DCI format </w:t>
      </w:r>
      <w:r w:rsidR="00D55AE2">
        <w:rPr>
          <w:rFonts w:eastAsia="SimSun"/>
          <w:lang w:val="en-US" w:eastAsia="zh-CN"/>
        </w:rPr>
        <w:t>2_5</w:t>
      </w:r>
      <w:r w:rsidRPr="00CA657A">
        <w:rPr>
          <w:rFonts w:eastAsia="SimSun"/>
          <w:lang w:val="en-US" w:eastAsia="zh-CN"/>
        </w:rPr>
        <w:t xml:space="preserve">. The number of slots is equal to or larger than </w:t>
      </w:r>
      <w:r w:rsidRPr="00CA657A">
        <w:t>a PDCCH monitor</w:t>
      </w:r>
      <w:r>
        <w:t xml:space="preserve">ing periodicity for DCI format </w:t>
      </w:r>
      <w:r w:rsidR="00D55AE2">
        <w:t>2_5</w:t>
      </w:r>
      <w:r w:rsidR="00141981">
        <w:t xml:space="preserve"> as provided by </w:t>
      </w:r>
      <w:proofErr w:type="spellStart"/>
      <w:r w:rsidR="00141981" w:rsidRPr="007E0898">
        <w:rPr>
          <w:bCs/>
          <w:i/>
          <w:iCs/>
          <w:lang w:eastAsia="zh-CN"/>
        </w:rPr>
        <w:t>SearchSpace</w:t>
      </w:r>
      <w:proofErr w:type="spellEnd"/>
      <w:r w:rsidR="00141981" w:rsidRPr="007E0898">
        <w:rPr>
          <w:bCs/>
          <w:i/>
          <w:iCs/>
          <w:lang w:eastAsia="zh-CN"/>
        </w:rPr>
        <w:t>-IAB</w:t>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r w:rsidRPr="00BA57C1">
        <w:rPr>
          <w:position w:val="-10"/>
        </w:rPr>
        <w:object w:dxaOrig="2620" w:dyaOrig="340" w14:anchorId="67402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65pt;height:17.25pt" o:ole="">
            <v:imagedata r:id="rId11" o:title=""/>
          </v:shape>
          <o:OLEObject Type="Embed" ProgID="Equation.3" ShapeID="_x0000_i1025" DrawAspect="Content" ObjectID="_1637275994" r:id="rId12"/>
        </w:object>
      </w:r>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rFonts w:eastAsia="SimSun"/>
          <w:lang w:val="en-US" w:eastAsia="zh-CN"/>
        </w:rPr>
        <w:t xml:space="preserve">. </w:t>
      </w:r>
      <w:r w:rsidRPr="00CA657A">
        <w:rPr>
          <w:lang w:val="en-US" w:eastAsia="zh-CN"/>
        </w:rPr>
        <w:t>A</w:t>
      </w:r>
      <w:r w:rsidR="00141981">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w:t>
      </w:r>
      <w:r w:rsidR="00E13A6F">
        <w:rPr>
          <w:lang w:val="en-US" w:eastAsia="zh-CN"/>
        </w:rPr>
        <w:t xml:space="preserve">soft </w:t>
      </w:r>
      <w:r>
        <w:rPr>
          <w:lang w:val="en-US" w:eastAsia="zh-CN"/>
        </w:rPr>
        <w:t xml:space="preserve">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14.2</w:t>
      </w:r>
      <w:r w:rsidRPr="00CA657A">
        <w:rPr>
          <w:lang w:val="en-US"/>
        </w:rPr>
        <w:t>.</w:t>
      </w:r>
    </w:p>
    <w:p w14:paraId="1E770489" w14:textId="6A025E93" w:rsidR="006A102D" w:rsidRPr="006B19E1" w:rsidRDefault="006A102D" w:rsidP="006A102D">
      <w:pPr>
        <w:pStyle w:val="TH"/>
        <w:rPr>
          <w:rFonts w:cs="Arial"/>
        </w:rPr>
      </w:pPr>
      <w:r w:rsidRPr="006B19E1">
        <w:rPr>
          <w:rFonts w:cs="Arial"/>
        </w:rPr>
        <w:t xml:space="preserve">Table 14.2: Mapping between values of </w:t>
      </w:r>
      <w:proofErr w:type="spellStart"/>
      <w:r w:rsidRPr="006B19E1">
        <w:rPr>
          <w:rStyle w:val="fontstyle01"/>
          <w:rFonts w:ascii="Arial" w:hAnsi="Arial" w:cs="Arial"/>
          <w:szCs w:val="16"/>
          <w:lang w:eastAsia="zh-CN"/>
        </w:rPr>
        <w:t>resourceAvailability</w:t>
      </w:r>
      <w:proofErr w:type="spellEnd"/>
      <w:r w:rsidRPr="006B19E1">
        <w:rPr>
          <w:rStyle w:val="fontstyle01"/>
          <w:rFonts w:ascii="Arial" w:hAnsi="Arial" w:cs="Arial"/>
          <w:i w:val="0"/>
          <w:szCs w:val="16"/>
          <w:lang w:eastAsia="zh-CN"/>
        </w:rPr>
        <w:t xml:space="preserve"> </w:t>
      </w:r>
      <w:r>
        <w:rPr>
          <w:rStyle w:val="fontstyle01"/>
          <w:rFonts w:ascii="Arial" w:hAnsi="Arial" w:cs="Arial"/>
          <w:i w:val="0"/>
          <w:szCs w:val="16"/>
          <w:lang w:eastAsia="zh-CN"/>
        </w:rPr>
        <w:t xml:space="preserve">elements </w:t>
      </w:r>
      <w:r w:rsidRPr="006B19E1">
        <w:rPr>
          <w:rStyle w:val="fontstyle01"/>
          <w:rFonts w:ascii="Arial" w:hAnsi="Arial" w:cs="Arial"/>
          <w:i w:val="0"/>
          <w:szCs w:val="16"/>
          <w:lang w:eastAsia="zh-CN"/>
        </w:rPr>
        <w:t xml:space="preserve">and types of </w:t>
      </w:r>
      <w:r w:rsidR="001737BD">
        <w:rPr>
          <w:rStyle w:val="fontstyle01"/>
          <w:rFonts w:ascii="Arial" w:hAnsi="Arial" w:cs="Arial"/>
          <w:i w:val="0"/>
          <w:szCs w:val="16"/>
          <w:lang w:eastAsia="zh-CN"/>
        </w:rPr>
        <w:t xml:space="preserve">soft </w:t>
      </w:r>
      <w:r w:rsidR="00141981">
        <w:rPr>
          <w:rStyle w:val="fontstyle01"/>
          <w:rFonts w:ascii="Arial" w:hAnsi="Arial" w:cs="Arial"/>
          <w:i w:val="0"/>
          <w:szCs w:val="16"/>
          <w:lang w:eastAsia="zh-CN"/>
        </w:rPr>
        <w:t>symbol</w:t>
      </w:r>
      <w:r w:rsidRPr="006B19E1">
        <w:rPr>
          <w:rStyle w:val="fontstyle01"/>
          <w:rFonts w:ascii="Arial" w:hAnsi="Arial" w:cs="Arial"/>
          <w:i w:val="0"/>
          <w:szCs w:val="16"/>
          <w:lang w:eastAsia="zh-CN"/>
        </w:rPr>
        <w:t xml:space="preserve"> availability</w:t>
      </w:r>
      <w:r w:rsidR="00773C58">
        <w:rPr>
          <w:rStyle w:val="fontstyle01"/>
          <w:rFonts w:ascii="Arial" w:hAnsi="Arial" w:cs="Arial"/>
          <w:i w:val="0"/>
          <w:szCs w:val="16"/>
          <w:lang w:eastAsia="zh-CN"/>
        </w:rPr>
        <w:t xml:space="preserve"> in a slot</w:t>
      </w:r>
    </w:p>
    <w:tbl>
      <w:tblPr>
        <w:tblW w:w="0" w:type="auto"/>
        <w:jc w:val="center"/>
        <w:tblLook w:val="01E0" w:firstRow="1" w:lastRow="1" w:firstColumn="1" w:lastColumn="1" w:noHBand="0" w:noVBand="0"/>
      </w:tblPr>
      <w:tblGrid>
        <w:gridCol w:w="2430"/>
        <w:gridCol w:w="5580"/>
      </w:tblGrid>
      <w:tr w:rsidR="006A102D" w:rsidRPr="009861A4" w14:paraId="2B002E1D"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shd w:val="clear" w:color="auto" w:fill="E0E0E0"/>
            <w:vAlign w:val="center"/>
          </w:tcPr>
          <w:p w14:paraId="56F5BD1B" w14:textId="77777777" w:rsidR="006A102D" w:rsidRPr="009861A4" w:rsidRDefault="006A102D" w:rsidP="00E540D4">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2C649DA3" w14:textId="77777777" w:rsidR="006A102D" w:rsidRPr="009861A4" w:rsidRDefault="006A102D" w:rsidP="00E540D4">
            <w:pPr>
              <w:pStyle w:val="TAH"/>
            </w:pPr>
            <w:r>
              <w:t>Indication</w:t>
            </w:r>
          </w:p>
        </w:tc>
      </w:tr>
      <w:tr w:rsidR="006A102D" w:rsidRPr="009861A4" w14:paraId="3939D005"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40F5D558" w14:textId="77777777" w:rsidR="006A102D" w:rsidRPr="009861A4" w:rsidRDefault="006A102D" w:rsidP="00E540D4">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32065D66" w14:textId="53C903BF" w:rsidR="006A102D" w:rsidRPr="009861A4" w:rsidRDefault="006A102D" w:rsidP="00773C58">
            <w:pPr>
              <w:pStyle w:val="TAC"/>
            </w:pPr>
            <w:r>
              <w:t xml:space="preserve">No </w:t>
            </w:r>
            <w:proofErr w:type="spellStart"/>
            <w:r>
              <w:t>r</w:t>
            </w:r>
            <w:r w:rsidR="00773C58">
              <w:t>soft</w:t>
            </w:r>
            <w:proofErr w:type="spellEnd"/>
            <w:r w:rsidR="00773C58">
              <w:t xml:space="preserve"> symbols</w:t>
            </w:r>
            <w:r w:rsidR="00E13A6F">
              <w:t xml:space="preserve"> are</w:t>
            </w:r>
            <w:r>
              <w:t xml:space="preserve"> </w:t>
            </w:r>
            <w:r w:rsidR="00507F0C">
              <w:t xml:space="preserve">indicated </w:t>
            </w:r>
            <w:r>
              <w:t>availab</w:t>
            </w:r>
            <w:r w:rsidR="00E13A6F">
              <w:t>le</w:t>
            </w:r>
          </w:p>
        </w:tc>
      </w:tr>
      <w:tr w:rsidR="006A102D" w:rsidRPr="009861A4" w14:paraId="137433B9"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79EE31F8" w14:textId="77777777" w:rsidR="006A102D" w:rsidRPr="009861A4" w:rsidRDefault="006A102D" w:rsidP="00E540D4">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41FFF559" w14:textId="61A18669" w:rsidR="006A102D" w:rsidRPr="009861A4" w:rsidRDefault="001737BD" w:rsidP="00773C58">
            <w:pPr>
              <w:pStyle w:val="TAC"/>
            </w:pPr>
            <w:r>
              <w:t xml:space="preserve">Only </w:t>
            </w:r>
            <w:r w:rsidR="006A102D">
              <w:t xml:space="preserve">DL </w:t>
            </w:r>
            <w:r w:rsidR="00773C58">
              <w:t>soft symbols</w:t>
            </w:r>
            <w:r w:rsidR="006A102D">
              <w:t xml:space="preserve"> </w:t>
            </w:r>
            <w:r>
              <w:t xml:space="preserve">are </w:t>
            </w:r>
            <w:r w:rsidR="00507F0C">
              <w:t xml:space="preserve">indicated </w:t>
            </w:r>
            <w:r w:rsidR="006A102D">
              <w:t>available</w:t>
            </w:r>
          </w:p>
        </w:tc>
      </w:tr>
      <w:tr w:rsidR="006A102D" w:rsidRPr="009861A4" w14:paraId="0543386F"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6BF0F242" w14:textId="77777777" w:rsidR="006A102D" w:rsidRPr="009861A4" w:rsidRDefault="006A102D" w:rsidP="00E540D4">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158AB4B5" w14:textId="0CAE43B0" w:rsidR="006A102D" w:rsidRPr="009861A4" w:rsidRDefault="001737BD" w:rsidP="00773C58">
            <w:pPr>
              <w:pStyle w:val="TAC"/>
            </w:pPr>
            <w:r>
              <w:t xml:space="preserve">Only </w:t>
            </w:r>
            <w:r w:rsidR="006A102D">
              <w:t xml:space="preserve">UL </w:t>
            </w:r>
            <w:r w:rsidR="00773C58">
              <w:t>soft symbols</w:t>
            </w:r>
            <w:r w:rsidR="006A102D">
              <w:t xml:space="preserve"> </w:t>
            </w:r>
            <w:r>
              <w:t xml:space="preserve">are </w:t>
            </w:r>
            <w:r w:rsidR="00507F0C">
              <w:t xml:space="preserve">indicated </w:t>
            </w:r>
            <w:r w:rsidR="006A102D">
              <w:t>available</w:t>
            </w:r>
          </w:p>
        </w:tc>
      </w:tr>
      <w:tr w:rsidR="006A102D" w:rsidRPr="009861A4" w14:paraId="72096B12"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7ED8A208" w14:textId="77777777" w:rsidR="006A102D" w:rsidRPr="009861A4" w:rsidRDefault="006A102D" w:rsidP="00E540D4">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57CD1773" w14:textId="14676CBD" w:rsidR="006A102D" w:rsidRPr="009861A4" w:rsidRDefault="001737BD" w:rsidP="00773C58">
            <w:pPr>
              <w:pStyle w:val="TAC"/>
            </w:pPr>
            <w:r>
              <w:t xml:space="preserve">Only </w:t>
            </w:r>
            <w:r w:rsidR="006A102D">
              <w:t xml:space="preserve">DL and UL </w:t>
            </w:r>
            <w:r w:rsidR="00773C58">
              <w:t>soft symbols</w:t>
            </w:r>
            <w:r w:rsidR="006A102D">
              <w:t xml:space="preserve"> </w:t>
            </w:r>
            <w:r>
              <w:t xml:space="preserve">are </w:t>
            </w:r>
            <w:r w:rsidR="00507F0C">
              <w:t xml:space="preserve">indicated </w:t>
            </w:r>
            <w:r w:rsidR="006A102D">
              <w:t>available</w:t>
            </w:r>
          </w:p>
        </w:tc>
      </w:tr>
      <w:tr w:rsidR="006A102D" w:rsidRPr="009861A4" w14:paraId="3682AFC2"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6E5D78A3" w14:textId="77777777" w:rsidR="006A102D" w:rsidRPr="009861A4" w:rsidRDefault="006A102D" w:rsidP="00E540D4">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12EA0306" w14:textId="5EC3522B" w:rsidR="006A102D" w:rsidRPr="009861A4" w:rsidRDefault="001737BD" w:rsidP="00E540D4">
            <w:pPr>
              <w:pStyle w:val="TAC"/>
            </w:pPr>
            <w:r>
              <w:t xml:space="preserve">Only </w:t>
            </w:r>
            <w:r w:rsidR="006A102D">
              <w:t xml:space="preserve">Flexible </w:t>
            </w:r>
            <w:r w:rsidR="00773C58">
              <w:t>soft symbols</w:t>
            </w:r>
            <w:r w:rsidR="006A102D">
              <w:t xml:space="preserve"> </w:t>
            </w:r>
            <w:r>
              <w:t xml:space="preserve">are </w:t>
            </w:r>
            <w:r w:rsidR="00507F0C">
              <w:t xml:space="preserve">indicated </w:t>
            </w:r>
            <w:r w:rsidR="006A102D">
              <w:t>available</w:t>
            </w:r>
          </w:p>
        </w:tc>
      </w:tr>
      <w:tr w:rsidR="006A102D" w:rsidRPr="009861A4" w14:paraId="53A22C73"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4E9D7041" w14:textId="77777777" w:rsidR="006A102D" w:rsidRPr="009861A4" w:rsidRDefault="006A102D" w:rsidP="00E540D4">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08E85219" w14:textId="06342EB7" w:rsidR="006A102D" w:rsidRPr="009861A4" w:rsidRDefault="001737BD" w:rsidP="00E540D4">
            <w:pPr>
              <w:pStyle w:val="TAC"/>
            </w:pPr>
            <w:r>
              <w:t xml:space="preserve">Only </w:t>
            </w:r>
            <w:r w:rsidR="006A102D">
              <w:t xml:space="preserve">DL and Flexible </w:t>
            </w:r>
            <w:r w:rsidR="00773C58">
              <w:t>soft symbols</w:t>
            </w:r>
            <w:r w:rsidR="006A102D">
              <w:t xml:space="preserve"> </w:t>
            </w:r>
            <w:r>
              <w:t xml:space="preserve">are </w:t>
            </w:r>
            <w:r w:rsidR="00507F0C">
              <w:t xml:space="preserve">indicated </w:t>
            </w:r>
            <w:r w:rsidR="006A102D">
              <w:t>available</w:t>
            </w:r>
          </w:p>
        </w:tc>
      </w:tr>
      <w:tr w:rsidR="006A102D" w:rsidRPr="009861A4" w14:paraId="106DC6CD"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0F90076E" w14:textId="77777777" w:rsidR="006A102D" w:rsidRPr="009861A4" w:rsidRDefault="006A102D" w:rsidP="00E540D4">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2379BDA9" w14:textId="1AF0D5F5" w:rsidR="006A102D" w:rsidRPr="009861A4" w:rsidRDefault="001737BD" w:rsidP="00E540D4">
            <w:pPr>
              <w:pStyle w:val="TAC"/>
            </w:pPr>
            <w:r>
              <w:t xml:space="preserve">Only </w:t>
            </w:r>
            <w:r w:rsidR="006A102D">
              <w:t xml:space="preserve">UL and Flexible </w:t>
            </w:r>
            <w:r w:rsidR="00773C58">
              <w:t>soft symbols</w:t>
            </w:r>
            <w:r w:rsidR="006A102D">
              <w:t xml:space="preserve"> </w:t>
            </w:r>
            <w:r>
              <w:t xml:space="preserve">are </w:t>
            </w:r>
            <w:r w:rsidR="00507F0C">
              <w:t xml:space="preserve">indicated </w:t>
            </w:r>
            <w:r w:rsidR="006A102D">
              <w:t>available</w:t>
            </w:r>
          </w:p>
        </w:tc>
      </w:tr>
      <w:tr w:rsidR="006A102D" w:rsidRPr="009861A4" w14:paraId="33BCC101"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5E70681C" w14:textId="77777777" w:rsidR="006A102D" w:rsidRDefault="006A102D" w:rsidP="00E540D4">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1956D882" w14:textId="244CE9AE" w:rsidR="006A102D" w:rsidRPr="009861A4" w:rsidRDefault="006A102D" w:rsidP="00E540D4">
            <w:pPr>
              <w:pStyle w:val="TAC"/>
            </w:pPr>
            <w:r>
              <w:t xml:space="preserve">DL, UL, and Flexible </w:t>
            </w:r>
            <w:r w:rsidR="00773C58">
              <w:t>soft symbols</w:t>
            </w:r>
            <w:r>
              <w:t xml:space="preserve"> </w:t>
            </w:r>
            <w:r w:rsidR="001737BD">
              <w:t xml:space="preserve">are </w:t>
            </w:r>
            <w:r w:rsidR="00507F0C">
              <w:t xml:space="preserve">indicated </w:t>
            </w:r>
            <w:r>
              <w:t>available</w:t>
            </w:r>
          </w:p>
        </w:tc>
      </w:tr>
    </w:tbl>
    <w:p w14:paraId="649E06F5" w14:textId="77777777" w:rsidR="005F7156" w:rsidRDefault="005F7156" w:rsidP="005F7156">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the UE obtains at a PDCCH monito</w:t>
      </w:r>
      <w:r>
        <w:rPr>
          <w:lang w:val="en-US"/>
        </w:rPr>
        <w:t xml:space="preserve">ring occasion for DCI format 2_5 by a corresponding AI </w:t>
      </w:r>
      <w:r w:rsidRPr="00CA657A">
        <w:rPr>
          <w:lang w:val="en-US"/>
        </w:rPr>
        <w:t>index field value, and the UE detec</w:t>
      </w:r>
      <w:r>
        <w:rPr>
          <w:lang w:val="en-US"/>
        </w:rPr>
        <w:t>ts more than one DCI formats 2_5 indicating an availability combination of soft symbols in a</w:t>
      </w:r>
      <w:r w:rsidRPr="00CA657A">
        <w:rPr>
          <w:lang w:val="en-US"/>
        </w:rPr>
        <w:t xml:space="preserve"> slot, the UE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53C10FBC" w14:textId="77777777" w:rsidR="003E3D87" w:rsidRPr="009861A4" w:rsidRDefault="003E3D87" w:rsidP="000065A1">
      <w:pPr>
        <w:rPr>
          <w:rFonts w:eastAsia="SimSun"/>
          <w:lang w:eastAsia="zh-CN"/>
        </w:rPr>
      </w:pPr>
    </w:p>
    <w:sectPr w:rsidR="003E3D87" w:rsidRPr="009861A4"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F714" w14:textId="77777777" w:rsidR="00484022" w:rsidRDefault="00484022">
      <w:r>
        <w:separator/>
      </w:r>
    </w:p>
  </w:endnote>
  <w:endnote w:type="continuationSeparator" w:id="0">
    <w:p w14:paraId="0E154A5A" w14:textId="77777777" w:rsidR="00484022" w:rsidRDefault="0048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0EFC0" w14:textId="77777777" w:rsidR="00484022" w:rsidRDefault="00484022">
      <w:r>
        <w:separator/>
      </w:r>
    </w:p>
  </w:footnote>
  <w:footnote w:type="continuationSeparator" w:id="0">
    <w:p w14:paraId="6EC0ACD2" w14:textId="77777777" w:rsidR="00484022" w:rsidRDefault="0048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470C6E" w:rsidRPr="002A30A2" w:rsidRDefault="00470C6E"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9"/>
  </w:num>
  <w:num w:numId="8">
    <w:abstractNumId w:val="10"/>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4"/>
  </w:num>
  <w:num w:numId="19">
    <w:abstractNumId w:val="6"/>
  </w:num>
  <w:num w:numId="20">
    <w:abstractNumId w:val="12"/>
  </w:num>
  <w:num w:numId="21">
    <w:abstractNumId w:val="8"/>
  </w:num>
  <w:num w:numId="22">
    <w:abstractNumId w:val="7"/>
  </w:num>
  <w:num w:numId="23">
    <w:abstractNumId w:val="4"/>
  </w:num>
  <w:num w:numId="24">
    <w:abstractNumId w:val="21"/>
  </w:num>
  <w:num w:numId="25">
    <w:abstractNumId w:val="17"/>
  </w:num>
  <w:num w:numId="2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3565"/>
    <w:rsid w:val="00025E6A"/>
    <w:rsid w:val="00026C34"/>
    <w:rsid w:val="000304C8"/>
    <w:rsid w:val="00033949"/>
    <w:rsid w:val="00033F97"/>
    <w:rsid w:val="00034ADF"/>
    <w:rsid w:val="0003503D"/>
    <w:rsid w:val="0003569E"/>
    <w:rsid w:val="00036C1B"/>
    <w:rsid w:val="0003730C"/>
    <w:rsid w:val="00037E33"/>
    <w:rsid w:val="0004319E"/>
    <w:rsid w:val="000440AE"/>
    <w:rsid w:val="00044E16"/>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53E"/>
    <w:rsid w:val="000D5AC1"/>
    <w:rsid w:val="000D5E5C"/>
    <w:rsid w:val="000D6A4F"/>
    <w:rsid w:val="000E0BC7"/>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9AB"/>
    <w:rsid w:val="00126EDE"/>
    <w:rsid w:val="0012736C"/>
    <w:rsid w:val="00127DA3"/>
    <w:rsid w:val="0013200F"/>
    <w:rsid w:val="00132115"/>
    <w:rsid w:val="00137FD6"/>
    <w:rsid w:val="00141981"/>
    <w:rsid w:val="001458C4"/>
    <w:rsid w:val="001470A2"/>
    <w:rsid w:val="00147374"/>
    <w:rsid w:val="00147D90"/>
    <w:rsid w:val="001508F9"/>
    <w:rsid w:val="001514CE"/>
    <w:rsid w:val="0015573B"/>
    <w:rsid w:val="001575B2"/>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85BF8"/>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5402"/>
    <w:rsid w:val="003470EF"/>
    <w:rsid w:val="00347EE5"/>
    <w:rsid w:val="00351005"/>
    <w:rsid w:val="00353288"/>
    <w:rsid w:val="00353392"/>
    <w:rsid w:val="0035497B"/>
    <w:rsid w:val="00354D58"/>
    <w:rsid w:val="003552F8"/>
    <w:rsid w:val="003600FD"/>
    <w:rsid w:val="003631AE"/>
    <w:rsid w:val="00363477"/>
    <w:rsid w:val="003665BC"/>
    <w:rsid w:val="00366853"/>
    <w:rsid w:val="0036740E"/>
    <w:rsid w:val="00367C3D"/>
    <w:rsid w:val="00367F1F"/>
    <w:rsid w:val="00376220"/>
    <w:rsid w:val="00376309"/>
    <w:rsid w:val="00380ABF"/>
    <w:rsid w:val="003826D8"/>
    <w:rsid w:val="00387856"/>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05DD"/>
    <w:rsid w:val="003C245D"/>
    <w:rsid w:val="003C274E"/>
    <w:rsid w:val="003C3911"/>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0C6E"/>
    <w:rsid w:val="00474867"/>
    <w:rsid w:val="00475AB1"/>
    <w:rsid w:val="004820C4"/>
    <w:rsid w:val="00484022"/>
    <w:rsid w:val="0048584F"/>
    <w:rsid w:val="004858B6"/>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0E9E"/>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5651"/>
    <w:rsid w:val="00507F0C"/>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1FC2"/>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7156"/>
    <w:rsid w:val="006002BE"/>
    <w:rsid w:val="00601D13"/>
    <w:rsid w:val="00601D6B"/>
    <w:rsid w:val="00605EFF"/>
    <w:rsid w:val="00606CD3"/>
    <w:rsid w:val="00611E63"/>
    <w:rsid w:val="00611EE7"/>
    <w:rsid w:val="00614C86"/>
    <w:rsid w:val="00615FD4"/>
    <w:rsid w:val="00617856"/>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5294"/>
    <w:rsid w:val="007653E2"/>
    <w:rsid w:val="00766030"/>
    <w:rsid w:val="00766665"/>
    <w:rsid w:val="00767CBF"/>
    <w:rsid w:val="00770A5A"/>
    <w:rsid w:val="00770C97"/>
    <w:rsid w:val="0077319B"/>
    <w:rsid w:val="00773611"/>
    <w:rsid w:val="00773613"/>
    <w:rsid w:val="00773659"/>
    <w:rsid w:val="00773C58"/>
    <w:rsid w:val="007755BA"/>
    <w:rsid w:val="00775D52"/>
    <w:rsid w:val="007764B9"/>
    <w:rsid w:val="00782C98"/>
    <w:rsid w:val="00782DAA"/>
    <w:rsid w:val="00783A10"/>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0EDF"/>
    <w:rsid w:val="007C12D1"/>
    <w:rsid w:val="007C63F2"/>
    <w:rsid w:val="007C7BC3"/>
    <w:rsid w:val="007D3F46"/>
    <w:rsid w:val="007D46A2"/>
    <w:rsid w:val="007D5067"/>
    <w:rsid w:val="007D5BAF"/>
    <w:rsid w:val="007D618E"/>
    <w:rsid w:val="007D6251"/>
    <w:rsid w:val="007E0898"/>
    <w:rsid w:val="007E1402"/>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3E16"/>
    <w:rsid w:val="008D4D1F"/>
    <w:rsid w:val="008E024C"/>
    <w:rsid w:val="008E115C"/>
    <w:rsid w:val="008E1978"/>
    <w:rsid w:val="008E1A90"/>
    <w:rsid w:val="008E2635"/>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465"/>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0FBC"/>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C65E1"/>
    <w:rsid w:val="00BD1FC4"/>
    <w:rsid w:val="00BD296A"/>
    <w:rsid w:val="00BD4B25"/>
    <w:rsid w:val="00BD7C6F"/>
    <w:rsid w:val="00BE280E"/>
    <w:rsid w:val="00BE2FB4"/>
    <w:rsid w:val="00BE59DC"/>
    <w:rsid w:val="00BE66C0"/>
    <w:rsid w:val="00BF5300"/>
    <w:rsid w:val="00BF5877"/>
    <w:rsid w:val="00BF6044"/>
    <w:rsid w:val="00C012F8"/>
    <w:rsid w:val="00C038D9"/>
    <w:rsid w:val="00C0419D"/>
    <w:rsid w:val="00C04FCF"/>
    <w:rsid w:val="00C0642A"/>
    <w:rsid w:val="00C134F8"/>
    <w:rsid w:val="00C14453"/>
    <w:rsid w:val="00C14BD0"/>
    <w:rsid w:val="00C15EE1"/>
    <w:rsid w:val="00C17E0E"/>
    <w:rsid w:val="00C219CF"/>
    <w:rsid w:val="00C2626A"/>
    <w:rsid w:val="00C319B5"/>
    <w:rsid w:val="00C340E2"/>
    <w:rsid w:val="00C3568F"/>
    <w:rsid w:val="00C36C25"/>
    <w:rsid w:val="00C370D8"/>
    <w:rsid w:val="00C40B72"/>
    <w:rsid w:val="00C41B32"/>
    <w:rsid w:val="00C43E33"/>
    <w:rsid w:val="00C440BE"/>
    <w:rsid w:val="00C44699"/>
    <w:rsid w:val="00C45FF6"/>
    <w:rsid w:val="00C47BD9"/>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332"/>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76F2"/>
    <w:rsid w:val="00CF0687"/>
    <w:rsid w:val="00CF0E7E"/>
    <w:rsid w:val="00CF1B12"/>
    <w:rsid w:val="00CF256D"/>
    <w:rsid w:val="00CF5A72"/>
    <w:rsid w:val="00CF641A"/>
    <w:rsid w:val="00D025F3"/>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25920"/>
    <w:rsid w:val="00D322F9"/>
    <w:rsid w:val="00D32920"/>
    <w:rsid w:val="00D4256D"/>
    <w:rsid w:val="00D434B6"/>
    <w:rsid w:val="00D47087"/>
    <w:rsid w:val="00D47369"/>
    <w:rsid w:val="00D53026"/>
    <w:rsid w:val="00D53056"/>
    <w:rsid w:val="00D53C59"/>
    <w:rsid w:val="00D5486E"/>
    <w:rsid w:val="00D55AE2"/>
    <w:rsid w:val="00D5632A"/>
    <w:rsid w:val="00D713EE"/>
    <w:rsid w:val="00D74BE3"/>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91"/>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0FF9"/>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A896-F6EC-4B96-A785-5D457DB1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5</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61</cp:revision>
  <cp:lastPrinted>2007-03-03T11:31:00Z</cp:lastPrinted>
  <dcterms:created xsi:type="dcterms:W3CDTF">2019-11-06T19:10:00Z</dcterms:created>
  <dcterms:modified xsi:type="dcterms:W3CDTF">2019-12-06T15:38:00Z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